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4A9B4C" w14:textId="77777777" w:rsidR="00F36D7E" w:rsidRPr="0033516F" w:rsidRDefault="00756691" w:rsidP="00ED35EE">
      <w:pPr>
        <w:pStyle w:val="Title"/>
        <w:widowControl w:val="0"/>
        <w:contextualSpacing/>
      </w:pPr>
      <w:r w:rsidRPr="0033516F">
        <w:t xml:space="preserve">IHTSDO </w:t>
      </w:r>
      <w:r w:rsidR="00F36D7E" w:rsidRPr="0033516F">
        <w:t xml:space="preserve">International </w:t>
      </w:r>
      <w:r w:rsidRPr="0033516F">
        <w:t>Pathology and Laboratory Medicine (IPaLM) SIG</w:t>
      </w:r>
    </w:p>
    <w:p w14:paraId="1F566945" w14:textId="4C4C4526" w:rsidR="004A1DA8" w:rsidRPr="0033516F" w:rsidRDefault="00756691" w:rsidP="001F0AF7">
      <w:pPr>
        <w:pStyle w:val="Title"/>
        <w:widowControl w:val="0"/>
        <w:contextualSpacing/>
      </w:pPr>
      <w:r w:rsidRPr="0033516F">
        <w:t>21 July 2014, 1300 UTC</w:t>
      </w:r>
    </w:p>
    <w:p w14:paraId="511131CA" w14:textId="6D6457F8" w:rsidR="004A1DA8" w:rsidRPr="0033516F" w:rsidRDefault="0008000C" w:rsidP="00ED35EE">
      <w:pPr>
        <w:pStyle w:val="Title"/>
        <w:widowControl w:val="0"/>
        <w:contextualSpacing/>
      </w:pPr>
      <w:r>
        <w:t>Notes and Actions</w:t>
      </w:r>
    </w:p>
    <w:p w14:paraId="4861E8BB" w14:textId="63AE0AF5" w:rsidR="00356E2E" w:rsidRPr="0033516F" w:rsidRDefault="00356E2E" w:rsidP="00ED35EE">
      <w:pPr>
        <w:widowControl w:val="0"/>
        <w:tabs>
          <w:tab w:val="left" w:pos="8695"/>
        </w:tabs>
        <w:spacing w:before="100" w:beforeAutospacing="1"/>
        <w:contextualSpacing/>
        <w:rPr>
          <w:b/>
          <w:lang w:val="en-US"/>
        </w:rPr>
      </w:pPr>
      <w:r w:rsidRPr="0033516F">
        <w:rPr>
          <w:b/>
          <w:lang w:val="en-US"/>
        </w:rPr>
        <w:t xml:space="preserve">1. </w:t>
      </w:r>
      <w:r w:rsidR="0015583B">
        <w:rPr>
          <w:b/>
          <w:lang w:val="en-US"/>
        </w:rPr>
        <w:t>Attendees</w:t>
      </w:r>
      <w:r w:rsidRPr="0033516F">
        <w:rPr>
          <w:b/>
          <w:lang w:val="en-US"/>
        </w:rPr>
        <w:tab/>
      </w:r>
    </w:p>
    <w:p w14:paraId="2A8590F4" w14:textId="5385C8A2" w:rsidR="0015583B" w:rsidRDefault="0015583B" w:rsidP="00ED35EE">
      <w:pPr>
        <w:widowControl w:val="0"/>
        <w:tabs>
          <w:tab w:val="left" w:pos="8695"/>
        </w:tabs>
        <w:spacing w:before="100" w:beforeAutospacing="1"/>
        <w:contextualSpacing/>
        <w:rPr>
          <w:lang w:val="en-US"/>
        </w:rPr>
      </w:pPr>
      <w:r w:rsidRPr="0015583B">
        <w:rPr>
          <w:b/>
          <w:lang w:val="en-US"/>
        </w:rPr>
        <w:t>SIG Members:</w:t>
      </w:r>
      <w:r>
        <w:rPr>
          <w:lang w:val="en-US"/>
        </w:rPr>
        <w:t xml:space="preserve"> Alexis Carter</w:t>
      </w:r>
      <w:r w:rsidR="00326BE6">
        <w:rPr>
          <w:lang w:val="en-US"/>
        </w:rPr>
        <w:t xml:space="preserve"> (AC)</w:t>
      </w:r>
      <w:r>
        <w:rPr>
          <w:lang w:val="en-US"/>
        </w:rPr>
        <w:t>, Michael Osborne</w:t>
      </w:r>
      <w:r w:rsidR="00326BE6">
        <w:rPr>
          <w:lang w:val="en-US"/>
        </w:rPr>
        <w:t xml:space="preserve"> (MO)</w:t>
      </w:r>
      <w:r>
        <w:rPr>
          <w:lang w:val="en-US"/>
        </w:rPr>
        <w:t>, Dr. Georg Brox</w:t>
      </w:r>
      <w:r w:rsidR="00326BE6">
        <w:rPr>
          <w:lang w:val="en-US"/>
        </w:rPr>
        <w:t xml:space="preserve"> (GB)</w:t>
      </w:r>
      <w:r>
        <w:rPr>
          <w:lang w:val="en-US"/>
        </w:rPr>
        <w:t>, Mary Kennedy</w:t>
      </w:r>
      <w:r w:rsidR="00326BE6">
        <w:rPr>
          <w:lang w:val="en-US"/>
        </w:rPr>
        <w:t xml:space="preserve"> (MK)</w:t>
      </w:r>
      <w:r>
        <w:rPr>
          <w:lang w:val="en-US"/>
        </w:rPr>
        <w:t>, Paul Raslavicus</w:t>
      </w:r>
      <w:r w:rsidR="00326BE6">
        <w:rPr>
          <w:lang w:val="en-US"/>
        </w:rPr>
        <w:t xml:space="preserve"> (PR)</w:t>
      </w:r>
      <w:r>
        <w:rPr>
          <w:lang w:val="en-US"/>
        </w:rPr>
        <w:t>, Dr Jagdish Butany</w:t>
      </w:r>
      <w:r w:rsidR="00326BE6">
        <w:rPr>
          <w:lang w:val="en-US"/>
        </w:rPr>
        <w:t xml:space="preserve"> (JD)</w:t>
      </w:r>
      <w:r>
        <w:rPr>
          <w:lang w:val="en-US"/>
        </w:rPr>
        <w:t>, Scott Campbell</w:t>
      </w:r>
      <w:r w:rsidR="00326BE6">
        <w:rPr>
          <w:lang w:val="en-US"/>
        </w:rPr>
        <w:t xml:space="preserve"> (SC)</w:t>
      </w:r>
      <w:r>
        <w:rPr>
          <w:lang w:val="en-US"/>
        </w:rPr>
        <w:t>, Raj Dash</w:t>
      </w:r>
      <w:r w:rsidR="00326BE6">
        <w:rPr>
          <w:lang w:val="en-US"/>
        </w:rPr>
        <w:t xml:space="preserve"> (RJ)</w:t>
      </w:r>
      <w:r>
        <w:rPr>
          <w:lang w:val="en-US"/>
        </w:rPr>
        <w:t>, Lorie Casey</w:t>
      </w:r>
      <w:r w:rsidR="00326BE6">
        <w:rPr>
          <w:lang w:val="en-US"/>
        </w:rPr>
        <w:t xml:space="preserve"> (LC)</w:t>
      </w:r>
      <w:r>
        <w:rPr>
          <w:lang w:val="en-US"/>
        </w:rPr>
        <w:t xml:space="preserve">, </w:t>
      </w:r>
      <w:r w:rsidR="0092043B">
        <w:rPr>
          <w:lang w:val="en-US"/>
        </w:rPr>
        <w:t>James Case</w:t>
      </w:r>
      <w:r w:rsidR="00326BE6">
        <w:rPr>
          <w:lang w:val="en-US"/>
        </w:rPr>
        <w:t xml:space="preserve"> (JC)</w:t>
      </w:r>
      <w:r w:rsidR="0092043B">
        <w:rPr>
          <w:lang w:val="en-US"/>
        </w:rPr>
        <w:t xml:space="preserve">, </w:t>
      </w:r>
      <w:r>
        <w:rPr>
          <w:lang w:val="en-US"/>
        </w:rPr>
        <w:t>Arvydas Laurinavicius</w:t>
      </w:r>
      <w:r w:rsidR="00326BE6">
        <w:rPr>
          <w:lang w:val="en-US"/>
        </w:rPr>
        <w:t xml:space="preserve"> (AL)</w:t>
      </w:r>
      <w:r w:rsidR="002F17DA">
        <w:rPr>
          <w:lang w:val="en-US"/>
        </w:rPr>
        <w:t xml:space="preserve"> (plus 2 colleagues)</w:t>
      </w:r>
    </w:p>
    <w:p w14:paraId="6F2A2765" w14:textId="4869C34E" w:rsidR="00356E2E" w:rsidRDefault="0015583B" w:rsidP="00ED35EE">
      <w:pPr>
        <w:widowControl w:val="0"/>
        <w:tabs>
          <w:tab w:val="left" w:pos="8695"/>
        </w:tabs>
        <w:spacing w:before="100" w:beforeAutospacing="1"/>
        <w:contextualSpacing/>
        <w:rPr>
          <w:lang w:val="en-US"/>
        </w:rPr>
      </w:pPr>
      <w:r w:rsidRPr="0015583B">
        <w:rPr>
          <w:b/>
          <w:lang w:val="en-US"/>
        </w:rPr>
        <w:t>IHTSDO:</w:t>
      </w:r>
      <w:r>
        <w:rPr>
          <w:lang w:val="en-US"/>
        </w:rPr>
        <w:t xml:space="preserve"> Jane Millar</w:t>
      </w:r>
      <w:r w:rsidR="00326BE6">
        <w:rPr>
          <w:lang w:val="en-US"/>
        </w:rPr>
        <w:t xml:space="preserve"> (JM)</w:t>
      </w:r>
      <w:r>
        <w:rPr>
          <w:lang w:val="en-US"/>
        </w:rPr>
        <w:t>, Ian Green</w:t>
      </w:r>
      <w:r w:rsidR="00326BE6">
        <w:rPr>
          <w:lang w:val="en-US"/>
        </w:rPr>
        <w:t xml:space="preserve"> (IG)</w:t>
      </w:r>
      <w:r>
        <w:rPr>
          <w:lang w:val="en-US"/>
        </w:rPr>
        <w:t>, Farzaneh Ashrafi</w:t>
      </w:r>
      <w:r w:rsidR="00326BE6">
        <w:rPr>
          <w:lang w:val="en-US"/>
        </w:rPr>
        <w:t xml:space="preserve"> (FA)</w:t>
      </w:r>
      <w:r>
        <w:rPr>
          <w:lang w:val="en-US"/>
        </w:rPr>
        <w:t>, Susanne Santamaria</w:t>
      </w:r>
      <w:r w:rsidR="00326BE6">
        <w:rPr>
          <w:lang w:val="en-US"/>
        </w:rPr>
        <w:t xml:space="preserve"> (SS)</w:t>
      </w:r>
    </w:p>
    <w:p w14:paraId="3E6C73CA" w14:textId="77777777" w:rsidR="00ED35EE" w:rsidRPr="0033516F" w:rsidRDefault="00ED35EE" w:rsidP="00ED35EE">
      <w:pPr>
        <w:widowControl w:val="0"/>
        <w:tabs>
          <w:tab w:val="left" w:pos="8695"/>
        </w:tabs>
        <w:spacing w:before="100" w:beforeAutospacing="1"/>
        <w:contextualSpacing/>
        <w:rPr>
          <w:lang w:val="en-US"/>
        </w:rPr>
      </w:pPr>
    </w:p>
    <w:p w14:paraId="3F364940" w14:textId="77777777" w:rsidR="00356E2E" w:rsidRDefault="00356E2E" w:rsidP="00ED35EE">
      <w:pPr>
        <w:widowControl w:val="0"/>
        <w:tabs>
          <w:tab w:val="left" w:pos="8695"/>
        </w:tabs>
        <w:spacing w:before="100" w:beforeAutospacing="1"/>
        <w:contextualSpacing/>
        <w:rPr>
          <w:b/>
          <w:lang w:val="en-US"/>
        </w:rPr>
      </w:pPr>
      <w:r w:rsidRPr="0033516F">
        <w:rPr>
          <w:b/>
          <w:lang w:val="en-US"/>
        </w:rPr>
        <w:t>2. Conflicts of Interest</w:t>
      </w:r>
      <w:r w:rsidRPr="0033516F">
        <w:rPr>
          <w:b/>
          <w:lang w:val="en-US"/>
        </w:rPr>
        <w:tab/>
        <w:t>Chair</w:t>
      </w:r>
    </w:p>
    <w:p w14:paraId="200389FC" w14:textId="0BC61912" w:rsidR="0033516F" w:rsidRPr="0033516F" w:rsidRDefault="00326BE6" w:rsidP="00ED35EE">
      <w:pPr>
        <w:widowControl w:val="0"/>
        <w:tabs>
          <w:tab w:val="left" w:pos="8695"/>
        </w:tabs>
        <w:spacing w:before="100" w:beforeAutospacing="1"/>
        <w:contextualSpacing/>
        <w:rPr>
          <w:lang w:val="en-US"/>
        </w:rPr>
      </w:pPr>
      <w:r>
        <w:rPr>
          <w:lang w:val="en-US"/>
        </w:rPr>
        <w:t>AC</w:t>
      </w:r>
      <w:r w:rsidR="0015583B">
        <w:rPr>
          <w:lang w:val="en-US"/>
        </w:rPr>
        <w:t xml:space="preserve"> advised that she now has some US government involvement with </w:t>
      </w:r>
      <w:r w:rsidR="0033516F" w:rsidRPr="0033516F">
        <w:rPr>
          <w:lang w:val="en-US"/>
        </w:rPr>
        <w:t>CDC</w:t>
      </w:r>
      <w:r w:rsidR="00ED35EE">
        <w:rPr>
          <w:lang w:val="en-US"/>
        </w:rPr>
        <w:t xml:space="preserve"> (</w:t>
      </w:r>
      <w:r w:rsidR="001500A4">
        <w:rPr>
          <w:lang w:val="en-US"/>
        </w:rPr>
        <w:t xml:space="preserve">Center </w:t>
      </w:r>
      <w:r w:rsidR="00ED35EE">
        <w:rPr>
          <w:lang w:val="en-US"/>
        </w:rPr>
        <w:t>for Disease Control &amp; Prevention).</w:t>
      </w:r>
      <w:r w:rsidR="0033516F" w:rsidRPr="0033516F">
        <w:rPr>
          <w:lang w:val="en-US"/>
        </w:rPr>
        <w:t xml:space="preserve"> </w:t>
      </w:r>
    </w:p>
    <w:p w14:paraId="20A4E3F5" w14:textId="49BC80DC" w:rsidR="00356E2E" w:rsidRDefault="00ED35EE" w:rsidP="00ED35EE">
      <w:pPr>
        <w:pStyle w:val="Agenda1"/>
        <w:widowControl w:val="0"/>
        <w:numPr>
          <w:ilvl w:val="0"/>
          <w:numId w:val="0"/>
        </w:numPr>
        <w:spacing w:before="100" w:beforeAutospacing="1"/>
        <w:ind w:left="-76"/>
        <w:rPr>
          <w:b/>
        </w:rPr>
      </w:pPr>
      <w:r>
        <w:rPr>
          <w:b/>
        </w:rPr>
        <w:t xml:space="preserve"> 3. </w:t>
      </w:r>
      <w:r w:rsidR="00356E2E" w:rsidRPr="0033516F">
        <w:rPr>
          <w:b/>
        </w:rPr>
        <w:t xml:space="preserve">IHTSDO IPaLM SIG </w:t>
      </w:r>
      <w:r w:rsidR="0028188E">
        <w:rPr>
          <w:b/>
        </w:rPr>
        <w:t>–</w:t>
      </w:r>
      <w:r w:rsidR="00356E2E" w:rsidRPr="0033516F">
        <w:rPr>
          <w:b/>
        </w:rPr>
        <w:t xml:space="preserve"> update</w:t>
      </w:r>
    </w:p>
    <w:p w14:paraId="385ABCE3" w14:textId="5D2DAA9C" w:rsidR="0028188E" w:rsidRDefault="00326BE6" w:rsidP="00ED35EE">
      <w:pPr>
        <w:pStyle w:val="Agenda1"/>
        <w:widowControl w:val="0"/>
        <w:numPr>
          <w:ilvl w:val="0"/>
          <w:numId w:val="0"/>
        </w:numPr>
        <w:spacing w:before="100" w:beforeAutospacing="1"/>
      </w:pPr>
      <w:r>
        <w:t>JM</w:t>
      </w:r>
      <w:r w:rsidR="001A0721">
        <w:t xml:space="preserve"> said she is</w:t>
      </w:r>
      <w:r w:rsidR="0028188E">
        <w:t xml:space="preserve"> working with clinical engagement and the</w:t>
      </w:r>
      <w:r w:rsidR="001A0721">
        <w:t xml:space="preserve"> professional SIGs, helping the SIGs</w:t>
      </w:r>
      <w:r w:rsidR="0028188E">
        <w:t xml:space="preserve"> to move forward into an advisory role to </w:t>
      </w:r>
      <w:r w:rsidR="00F31B7E">
        <w:t xml:space="preserve">contribute to continuous </w:t>
      </w:r>
      <w:r w:rsidR="0028188E">
        <w:t xml:space="preserve">improvement of SNOMED CT. </w:t>
      </w:r>
    </w:p>
    <w:p w14:paraId="48D82F48" w14:textId="736FF639" w:rsidR="0028188E" w:rsidRDefault="001A0721" w:rsidP="00ED35EE">
      <w:pPr>
        <w:pStyle w:val="Agenda1"/>
        <w:widowControl w:val="0"/>
        <w:numPr>
          <w:ilvl w:val="0"/>
          <w:numId w:val="0"/>
        </w:numPr>
        <w:spacing w:before="100" w:beforeAutospacing="1"/>
      </w:pPr>
      <w:r>
        <w:t>She said that IHTSDO has</w:t>
      </w:r>
      <w:r w:rsidR="0028188E">
        <w:t xml:space="preserve"> a strong Member Forum</w:t>
      </w:r>
      <w:r w:rsidR="00F31B7E">
        <w:t xml:space="preserve"> identifying priorities for IHTSDO work</w:t>
      </w:r>
      <w:r w:rsidR="0028188E">
        <w:t xml:space="preserve"> but it is imp</w:t>
      </w:r>
      <w:r w:rsidR="00F31B7E">
        <w:t>ortant to include advise from</w:t>
      </w:r>
      <w:r w:rsidR="0028188E">
        <w:t xml:space="preserve"> clinical groups </w:t>
      </w:r>
      <w:r>
        <w:t>regarding</w:t>
      </w:r>
      <w:r w:rsidR="0028188E">
        <w:t xml:space="preserve"> key content development areas. </w:t>
      </w:r>
    </w:p>
    <w:p w14:paraId="70CA0152" w14:textId="77777777" w:rsidR="00356E2E" w:rsidRPr="0033516F" w:rsidRDefault="00356E2E" w:rsidP="00ED35EE">
      <w:pPr>
        <w:pStyle w:val="Agenda2"/>
        <w:widowControl w:val="0"/>
        <w:numPr>
          <w:ilvl w:val="0"/>
          <w:numId w:val="0"/>
        </w:numPr>
        <w:spacing w:before="100" w:beforeAutospacing="1"/>
        <w:ind w:left="284"/>
        <w:rPr>
          <w:b/>
        </w:rPr>
      </w:pPr>
      <w:r w:rsidRPr="0033516F">
        <w:rPr>
          <w:b/>
        </w:rPr>
        <w:t>3.1 Terms of Reference</w:t>
      </w:r>
    </w:p>
    <w:p w14:paraId="10A1A665" w14:textId="4491E7B9" w:rsidR="00356E2E" w:rsidRPr="0033516F" w:rsidRDefault="00326BE6" w:rsidP="00ED35EE">
      <w:pPr>
        <w:pStyle w:val="Agenda1"/>
        <w:widowControl w:val="0"/>
        <w:numPr>
          <w:ilvl w:val="0"/>
          <w:numId w:val="0"/>
        </w:numPr>
        <w:spacing w:before="100" w:beforeAutospacing="1"/>
        <w:ind w:left="284"/>
      </w:pPr>
      <w:r>
        <w:t>JM</w:t>
      </w:r>
      <w:r w:rsidR="00D9117F">
        <w:t xml:space="preserve"> said she</w:t>
      </w:r>
      <w:r w:rsidR="0028188E">
        <w:t xml:space="preserve"> will</w:t>
      </w:r>
      <w:r w:rsidR="009076DE">
        <w:t xml:space="preserve"> be</w:t>
      </w:r>
      <w:r w:rsidR="0028188E">
        <w:t xml:space="preserve"> work</w:t>
      </w:r>
      <w:r w:rsidR="009076DE">
        <w:t>ing</w:t>
      </w:r>
      <w:r w:rsidR="0028188E">
        <w:t xml:space="preserve"> with the </w:t>
      </w:r>
      <w:r w:rsidR="00D9117F">
        <w:t>SIG</w:t>
      </w:r>
      <w:r w:rsidR="0028188E">
        <w:t xml:space="preserve"> over the n</w:t>
      </w:r>
      <w:r w:rsidR="00F31B7E">
        <w:t>ext few months to get</w:t>
      </w:r>
      <w:r w:rsidR="001C659D">
        <w:t xml:space="preserve"> T</w:t>
      </w:r>
      <w:r w:rsidR="00F31B7E">
        <w:t xml:space="preserve">erms </w:t>
      </w:r>
      <w:r w:rsidR="001C659D">
        <w:t>o</w:t>
      </w:r>
      <w:r w:rsidR="00F31B7E">
        <w:t xml:space="preserve">f </w:t>
      </w:r>
      <w:r w:rsidR="001C659D">
        <w:t>R</w:t>
      </w:r>
      <w:r w:rsidR="00F31B7E">
        <w:t xml:space="preserve">eference </w:t>
      </w:r>
      <w:r w:rsidR="001500A4">
        <w:t xml:space="preserve">(ToRs) </w:t>
      </w:r>
      <w:r w:rsidR="00F31B7E">
        <w:t>for the SIG</w:t>
      </w:r>
      <w:r w:rsidR="00D9117F">
        <w:t xml:space="preserve"> finalised</w:t>
      </w:r>
      <w:r w:rsidR="001C659D">
        <w:t>. This will be coordinated and approved by the H</w:t>
      </w:r>
      <w:r w:rsidR="00F31B7E">
        <w:t xml:space="preserve">ealthcare </w:t>
      </w:r>
      <w:r w:rsidR="001C659D">
        <w:t>P</w:t>
      </w:r>
      <w:r w:rsidR="00F31B7E">
        <w:t xml:space="preserve">rofessions Coordination </w:t>
      </w:r>
      <w:r w:rsidR="001C659D">
        <w:t>G</w:t>
      </w:r>
      <w:r w:rsidR="00F31B7E">
        <w:t>roup (HPCG)</w:t>
      </w:r>
      <w:r w:rsidR="001C659D">
        <w:t>, before sign-off by the</w:t>
      </w:r>
      <w:r w:rsidR="00F31B7E">
        <w:t xml:space="preserve"> IHTSDO</w:t>
      </w:r>
      <w:r w:rsidR="001C659D">
        <w:t xml:space="preserve"> M</w:t>
      </w:r>
      <w:r w:rsidR="00F31B7E">
        <w:t xml:space="preserve">anagement </w:t>
      </w:r>
      <w:r w:rsidR="001C659D">
        <w:t>B</w:t>
      </w:r>
      <w:r w:rsidR="00F31B7E">
        <w:t>oard</w:t>
      </w:r>
      <w:r w:rsidR="001C659D">
        <w:t xml:space="preserve">. </w:t>
      </w:r>
      <w:r w:rsidR="00D9117F">
        <w:t>She is a</w:t>
      </w:r>
      <w:r w:rsidR="001C659D">
        <w:t xml:space="preserve">iming to </w:t>
      </w:r>
      <w:r w:rsidR="00D9117F">
        <w:t xml:space="preserve">get this signed off </w:t>
      </w:r>
      <w:r w:rsidR="00F31B7E">
        <w:t xml:space="preserve">by the HPCG </w:t>
      </w:r>
      <w:r w:rsidR="00D9117F">
        <w:t>in October, along with ToRs for the other Professional SIGs.</w:t>
      </w:r>
    </w:p>
    <w:p w14:paraId="2479310F" w14:textId="77777777" w:rsidR="00356E2E" w:rsidRPr="0033516F" w:rsidRDefault="00356E2E" w:rsidP="00ED35EE">
      <w:pPr>
        <w:pStyle w:val="Agenda2"/>
        <w:widowControl w:val="0"/>
        <w:numPr>
          <w:ilvl w:val="0"/>
          <w:numId w:val="0"/>
        </w:numPr>
        <w:spacing w:before="100" w:beforeAutospacing="1"/>
        <w:ind w:left="284"/>
        <w:rPr>
          <w:b/>
        </w:rPr>
      </w:pPr>
      <w:r w:rsidRPr="0033516F">
        <w:rPr>
          <w:b/>
        </w:rPr>
        <w:t>3.2 Nominations for vice-chair/chair</w:t>
      </w:r>
    </w:p>
    <w:p w14:paraId="585BC10C" w14:textId="4FD1CD94" w:rsidR="00356E2E" w:rsidRPr="0033516F" w:rsidRDefault="00326BE6" w:rsidP="00ED35EE">
      <w:pPr>
        <w:pStyle w:val="Agenda1"/>
        <w:widowControl w:val="0"/>
        <w:numPr>
          <w:ilvl w:val="0"/>
          <w:numId w:val="0"/>
        </w:numPr>
        <w:spacing w:before="100" w:beforeAutospacing="1"/>
        <w:ind w:left="284"/>
      </w:pPr>
      <w:r>
        <w:t>JM said AC</w:t>
      </w:r>
      <w:r w:rsidR="009076DE">
        <w:t>’s term as Chair has expired, but she will stay on until a Vice Chair is brought up to speed. The</w:t>
      </w:r>
      <w:r w:rsidR="001C659D">
        <w:t xml:space="preserve"> call for nominations</w:t>
      </w:r>
      <w:r w:rsidR="009076DE">
        <w:t xml:space="preserve"> for this Vice Chair </w:t>
      </w:r>
      <w:r w:rsidR="001C659D">
        <w:t>will g</w:t>
      </w:r>
      <w:r w:rsidR="009076DE">
        <w:t xml:space="preserve">o out today, with a deadline of Monday </w:t>
      </w:r>
      <w:r w:rsidR="00CF22F2">
        <w:t>4</w:t>
      </w:r>
      <w:r w:rsidR="00CF22F2" w:rsidRPr="00CF22F2">
        <w:rPr>
          <w:vertAlign w:val="superscript"/>
        </w:rPr>
        <w:t>th</w:t>
      </w:r>
      <w:r w:rsidR="00ED35EE">
        <w:t xml:space="preserve"> August.</w:t>
      </w:r>
    </w:p>
    <w:p w14:paraId="5309D6D4" w14:textId="4F3EAE2E" w:rsidR="00356E2E" w:rsidRPr="0033516F" w:rsidRDefault="00356E2E" w:rsidP="00ED35EE">
      <w:pPr>
        <w:widowControl w:val="0"/>
        <w:tabs>
          <w:tab w:val="left" w:pos="8695"/>
        </w:tabs>
        <w:spacing w:before="100" w:beforeAutospacing="1"/>
        <w:ind w:left="284"/>
        <w:contextualSpacing/>
        <w:rPr>
          <w:b/>
          <w:lang w:val="en-US"/>
        </w:rPr>
      </w:pPr>
      <w:r w:rsidRPr="0033516F">
        <w:rPr>
          <w:b/>
          <w:lang w:val="en-US"/>
        </w:rPr>
        <w:t>3.3 Introduction to IHTSDO liaison editors</w:t>
      </w:r>
      <w:r w:rsidRPr="0033516F">
        <w:rPr>
          <w:b/>
          <w:lang w:val="en-US"/>
        </w:rPr>
        <w:tab/>
      </w:r>
    </w:p>
    <w:p w14:paraId="4678788D" w14:textId="455AE175" w:rsidR="001C659D" w:rsidRDefault="00326BE6" w:rsidP="00ED35EE">
      <w:pPr>
        <w:pStyle w:val="Agenda1"/>
        <w:widowControl w:val="0"/>
        <w:numPr>
          <w:ilvl w:val="0"/>
          <w:numId w:val="0"/>
        </w:numPr>
        <w:spacing w:before="100" w:beforeAutospacing="1"/>
        <w:ind w:left="284"/>
      </w:pPr>
      <w:r>
        <w:t>JM</w:t>
      </w:r>
      <w:r w:rsidR="009076DE">
        <w:t xml:space="preserve"> said that t</w:t>
      </w:r>
      <w:r w:rsidR="001C659D">
        <w:t>here have been</w:t>
      </w:r>
      <w:r w:rsidR="009076DE">
        <w:t xml:space="preserve"> big changes at IHTSDO since the SIG</w:t>
      </w:r>
      <w:r w:rsidR="001C659D">
        <w:t xml:space="preserve"> last met – there are now 35 staff members and all products are </w:t>
      </w:r>
      <w:r w:rsidR="009076DE">
        <w:t>now</w:t>
      </w:r>
      <w:r w:rsidR="00F31B7E">
        <w:t xml:space="preserve"> developed and maintain</w:t>
      </w:r>
      <w:r w:rsidR="009076DE">
        <w:t xml:space="preserve">ed in-house. There is now a </w:t>
      </w:r>
      <w:r w:rsidR="001C659D">
        <w:t xml:space="preserve">large editing team and the clinical </w:t>
      </w:r>
      <w:r w:rsidR="00F31B7E">
        <w:t xml:space="preserve">SIGs </w:t>
      </w:r>
      <w:r w:rsidR="009076DE">
        <w:t xml:space="preserve">each have two IHTSDO </w:t>
      </w:r>
      <w:r w:rsidR="001C659D">
        <w:t>liaison editor</w:t>
      </w:r>
      <w:r w:rsidR="009076DE">
        <w:t>s</w:t>
      </w:r>
      <w:r w:rsidR="001C659D">
        <w:t xml:space="preserve"> </w:t>
      </w:r>
      <w:r w:rsidR="009076DE">
        <w:t>–</w:t>
      </w:r>
      <w:r w:rsidR="00F31B7E">
        <w:t xml:space="preserve"> Suz</w:t>
      </w:r>
      <w:r w:rsidR="001C659D">
        <w:t>anne</w:t>
      </w:r>
      <w:r w:rsidR="009076DE">
        <w:t xml:space="preserve"> Santamaria</w:t>
      </w:r>
      <w:r w:rsidR="001C659D">
        <w:t xml:space="preserve"> and Farzaneh</w:t>
      </w:r>
      <w:r w:rsidR="009076DE">
        <w:t xml:space="preserve"> Ashrafi</w:t>
      </w:r>
      <w:r w:rsidR="00F31B7E">
        <w:t xml:space="preserve"> are</w:t>
      </w:r>
      <w:r w:rsidR="001C659D">
        <w:t xml:space="preserve"> working with IPaLM. These are new roles </w:t>
      </w:r>
      <w:r w:rsidR="009076DE">
        <w:t xml:space="preserve">so it is early days </w:t>
      </w:r>
      <w:r w:rsidR="001C659D">
        <w:t>but this should really help SI</w:t>
      </w:r>
      <w:r w:rsidR="00F31B7E">
        <w:t>Gs to contribute in a focused way</w:t>
      </w:r>
      <w:r w:rsidR="001C659D">
        <w:t xml:space="preserve">. </w:t>
      </w:r>
    </w:p>
    <w:p w14:paraId="3B836B51" w14:textId="397E89C7" w:rsidR="00356E2E" w:rsidRPr="0033516F" w:rsidRDefault="00356E2E" w:rsidP="00ED35EE">
      <w:pPr>
        <w:widowControl w:val="0"/>
        <w:tabs>
          <w:tab w:val="left" w:pos="8695"/>
        </w:tabs>
        <w:spacing w:before="100" w:beforeAutospacing="1"/>
        <w:ind w:left="360"/>
        <w:contextualSpacing/>
        <w:rPr>
          <w:lang w:val="en-US"/>
        </w:rPr>
      </w:pPr>
    </w:p>
    <w:p w14:paraId="3BB8D645" w14:textId="148296E7" w:rsidR="00356E2E" w:rsidRPr="0033516F" w:rsidRDefault="00356E2E" w:rsidP="00ED35EE">
      <w:pPr>
        <w:widowControl w:val="0"/>
        <w:tabs>
          <w:tab w:val="left" w:pos="8695"/>
        </w:tabs>
        <w:spacing w:before="100" w:beforeAutospacing="1"/>
        <w:contextualSpacing/>
        <w:rPr>
          <w:b/>
          <w:lang w:val="en-US"/>
        </w:rPr>
      </w:pPr>
      <w:r w:rsidRPr="0033516F">
        <w:rPr>
          <w:b/>
          <w:lang w:val="en-US"/>
        </w:rPr>
        <w:t>4. SNOMED CT and LOINC work update, including discussion on how</w:t>
      </w:r>
      <w:r w:rsidR="004807A8">
        <w:rPr>
          <w:b/>
          <w:lang w:val="en-US"/>
        </w:rPr>
        <w:t xml:space="preserve"> IPaLM may contribute advise</w:t>
      </w:r>
      <w:r w:rsidR="004807A8">
        <w:rPr>
          <w:b/>
          <w:lang w:val="en-US"/>
        </w:rPr>
        <w:tab/>
      </w:r>
    </w:p>
    <w:p w14:paraId="3D00F8B9" w14:textId="2F1C6C1F" w:rsidR="00356E2E" w:rsidRDefault="00326BE6" w:rsidP="00ED35EE">
      <w:pPr>
        <w:widowControl w:val="0"/>
        <w:tabs>
          <w:tab w:val="left" w:pos="8695"/>
        </w:tabs>
        <w:spacing w:before="100" w:beforeAutospacing="1"/>
        <w:contextualSpacing/>
        <w:rPr>
          <w:lang w:val="en-US"/>
        </w:rPr>
      </w:pPr>
      <w:r>
        <w:rPr>
          <w:lang w:val="en-US"/>
        </w:rPr>
        <w:t>SS</w:t>
      </w:r>
      <w:r w:rsidR="001C659D">
        <w:rPr>
          <w:lang w:val="en-US"/>
        </w:rPr>
        <w:t xml:space="preserve"> </w:t>
      </w:r>
      <w:r w:rsidR="00F31B7E">
        <w:rPr>
          <w:lang w:val="en-US"/>
        </w:rPr>
        <w:t>presented using the posted set of</w:t>
      </w:r>
      <w:r w:rsidR="001C659D">
        <w:rPr>
          <w:lang w:val="en-US"/>
        </w:rPr>
        <w:t xml:space="preserve"> slides. </w:t>
      </w:r>
    </w:p>
    <w:p w14:paraId="460FA5BF" w14:textId="4F7D5ABD" w:rsidR="00006793" w:rsidRDefault="00326BE6" w:rsidP="00ED35EE">
      <w:pPr>
        <w:widowControl w:val="0"/>
        <w:tabs>
          <w:tab w:val="left" w:pos="8695"/>
        </w:tabs>
        <w:spacing w:before="100" w:beforeAutospacing="1"/>
        <w:contextualSpacing/>
        <w:rPr>
          <w:lang w:val="en-US"/>
        </w:rPr>
      </w:pPr>
      <w:r>
        <w:rPr>
          <w:lang w:val="en-US"/>
        </w:rPr>
        <w:t>RD</w:t>
      </w:r>
      <w:r w:rsidR="00E12D96">
        <w:rPr>
          <w:lang w:val="en-US"/>
        </w:rPr>
        <w:t xml:space="preserve"> asked what is</w:t>
      </w:r>
      <w:r>
        <w:rPr>
          <w:lang w:val="en-US"/>
        </w:rPr>
        <w:t xml:space="preserve"> driving the goals? SS</w:t>
      </w:r>
      <w:r w:rsidR="00006793">
        <w:rPr>
          <w:lang w:val="en-US"/>
        </w:rPr>
        <w:t xml:space="preserve"> </w:t>
      </w:r>
      <w:r w:rsidR="00E12D96">
        <w:rPr>
          <w:lang w:val="en-US"/>
        </w:rPr>
        <w:t xml:space="preserve">replied that in </w:t>
      </w:r>
      <w:r w:rsidR="00006793">
        <w:rPr>
          <w:lang w:val="en-US"/>
        </w:rPr>
        <w:t>mapping laboratory LOINC to SNOM</w:t>
      </w:r>
      <w:r w:rsidR="00E12D96">
        <w:rPr>
          <w:lang w:val="en-US"/>
        </w:rPr>
        <w:t>ED</w:t>
      </w:r>
      <w:r>
        <w:rPr>
          <w:lang w:val="en-US"/>
        </w:rPr>
        <w:t xml:space="preserve"> CT, the goal is to avoid duplication </w:t>
      </w:r>
      <w:r w:rsidR="00006793">
        <w:rPr>
          <w:lang w:val="en-US"/>
        </w:rPr>
        <w:t xml:space="preserve">and </w:t>
      </w:r>
      <w:r>
        <w:rPr>
          <w:lang w:val="en-US"/>
        </w:rPr>
        <w:t xml:space="preserve">ensuring </w:t>
      </w:r>
      <w:r w:rsidR="00006793">
        <w:rPr>
          <w:lang w:val="en-US"/>
        </w:rPr>
        <w:t xml:space="preserve">they </w:t>
      </w:r>
      <w:r w:rsidR="00E12D96">
        <w:rPr>
          <w:lang w:val="en-US"/>
        </w:rPr>
        <w:t>will work together</w:t>
      </w:r>
      <w:r>
        <w:rPr>
          <w:lang w:val="en-US"/>
        </w:rPr>
        <w:t xml:space="preserve"> – which the users want to see</w:t>
      </w:r>
      <w:r w:rsidR="00E12D96">
        <w:rPr>
          <w:lang w:val="en-US"/>
        </w:rPr>
        <w:t xml:space="preserve">. </w:t>
      </w:r>
      <w:r w:rsidR="00E12D96">
        <w:rPr>
          <w:lang w:val="en-US"/>
        </w:rPr>
        <w:lastRenderedPageBreak/>
        <w:t>In this current agreement LOINC</w:t>
      </w:r>
      <w:r w:rsidR="00006793">
        <w:rPr>
          <w:lang w:val="en-US"/>
        </w:rPr>
        <w:t xml:space="preserve"> and SNOMED</w:t>
      </w:r>
      <w:r>
        <w:rPr>
          <w:lang w:val="en-US"/>
        </w:rPr>
        <w:t xml:space="preserve"> CT</w:t>
      </w:r>
      <w:r w:rsidR="00006793">
        <w:rPr>
          <w:lang w:val="en-US"/>
        </w:rPr>
        <w:t xml:space="preserve"> will remain separate, with a map between them. They will be maintained</w:t>
      </w:r>
      <w:r>
        <w:rPr>
          <w:lang w:val="en-US"/>
        </w:rPr>
        <w:t xml:space="preserve"> by two separate organizations.</w:t>
      </w:r>
    </w:p>
    <w:p w14:paraId="31F890B0" w14:textId="77777777" w:rsidR="00326BE6" w:rsidRDefault="00326BE6" w:rsidP="00ED35EE">
      <w:pPr>
        <w:widowControl w:val="0"/>
        <w:tabs>
          <w:tab w:val="left" w:pos="8695"/>
        </w:tabs>
        <w:spacing w:before="100" w:beforeAutospacing="1"/>
        <w:contextualSpacing/>
        <w:rPr>
          <w:lang w:val="en-US"/>
        </w:rPr>
      </w:pPr>
    </w:p>
    <w:p w14:paraId="35511383" w14:textId="6FA61528" w:rsidR="00326BE6" w:rsidRDefault="00326BE6" w:rsidP="00ED35EE">
      <w:pPr>
        <w:widowControl w:val="0"/>
        <w:tabs>
          <w:tab w:val="left" w:pos="8695"/>
        </w:tabs>
        <w:spacing w:before="100" w:beforeAutospacing="1"/>
        <w:contextualSpacing/>
        <w:rPr>
          <w:i/>
          <w:lang w:val="en-US"/>
        </w:rPr>
      </w:pPr>
      <w:r>
        <w:rPr>
          <w:lang w:val="en-US"/>
        </w:rPr>
        <w:t>GB</w:t>
      </w:r>
      <w:r w:rsidR="00F729BA">
        <w:rPr>
          <w:lang w:val="en-US"/>
        </w:rPr>
        <w:t xml:space="preserve"> asked</w:t>
      </w:r>
      <w:r w:rsidR="00E12D96">
        <w:rPr>
          <w:lang w:val="en-US"/>
        </w:rPr>
        <w:t xml:space="preserve"> tha</w:t>
      </w:r>
      <w:r w:rsidR="00451C0D">
        <w:rPr>
          <w:lang w:val="en-US"/>
        </w:rPr>
        <w:t>t as LOINC is for observations (</w:t>
      </w:r>
      <w:r w:rsidR="00E12D96">
        <w:rPr>
          <w:lang w:val="en-US"/>
        </w:rPr>
        <w:t>not clinical findings</w:t>
      </w:r>
      <w:r w:rsidR="00451C0D">
        <w:rPr>
          <w:lang w:val="en-US"/>
        </w:rPr>
        <w:t>)</w:t>
      </w:r>
      <w:r w:rsidR="00E12D96">
        <w:rPr>
          <w:lang w:val="en-US"/>
        </w:rPr>
        <w:t>, could</w:t>
      </w:r>
      <w:r w:rsidR="00F729BA">
        <w:rPr>
          <w:lang w:val="en-US"/>
        </w:rPr>
        <w:t xml:space="preserve"> national pathology associa</w:t>
      </w:r>
      <w:r>
        <w:rPr>
          <w:lang w:val="en-US"/>
        </w:rPr>
        <w:t>tions be involved -</w:t>
      </w:r>
      <w:r w:rsidR="00F47CCC">
        <w:rPr>
          <w:lang w:val="en-US"/>
        </w:rPr>
        <w:t xml:space="preserve"> </w:t>
      </w:r>
      <w:r>
        <w:rPr>
          <w:lang w:val="en-US"/>
        </w:rPr>
        <w:t>i</w:t>
      </w:r>
      <w:r w:rsidR="00E12D96">
        <w:rPr>
          <w:lang w:val="en-US"/>
        </w:rPr>
        <w:t xml:space="preserve">.e. </w:t>
      </w:r>
      <w:r w:rsidR="00451C0D">
        <w:rPr>
          <w:lang w:val="en-US"/>
        </w:rPr>
        <w:t>would</w:t>
      </w:r>
      <w:r w:rsidR="00F47CCC">
        <w:rPr>
          <w:lang w:val="en-US"/>
        </w:rPr>
        <w:t xml:space="preserve"> </w:t>
      </w:r>
      <w:r w:rsidR="00451C0D">
        <w:rPr>
          <w:lang w:val="en-US"/>
        </w:rPr>
        <w:t>the SIG</w:t>
      </w:r>
      <w:r w:rsidR="00F47CCC">
        <w:rPr>
          <w:lang w:val="en-US"/>
        </w:rPr>
        <w:t xml:space="preserve"> be interested in having reps from </w:t>
      </w:r>
      <w:r w:rsidR="00E12D96">
        <w:rPr>
          <w:lang w:val="en-US"/>
        </w:rPr>
        <w:t>the Royal College</w:t>
      </w:r>
      <w:r w:rsidR="00F47CCC">
        <w:rPr>
          <w:lang w:val="en-US"/>
        </w:rPr>
        <w:t xml:space="preserve"> of Pathology (</w:t>
      </w:r>
      <w:r w:rsidR="00E12D96">
        <w:rPr>
          <w:lang w:val="en-US"/>
        </w:rPr>
        <w:t>from the UK and Au</w:t>
      </w:r>
      <w:r>
        <w:rPr>
          <w:lang w:val="en-US"/>
        </w:rPr>
        <w:t>stralasia) give assistance? IG</w:t>
      </w:r>
      <w:r w:rsidR="00F47CCC">
        <w:rPr>
          <w:lang w:val="en-US"/>
        </w:rPr>
        <w:t xml:space="preserve"> replied </w:t>
      </w:r>
      <w:r>
        <w:rPr>
          <w:lang w:val="en-US"/>
        </w:rPr>
        <w:t>that the IPaLM SIG would be best place to continue a coordinated input from pathology associations</w:t>
      </w:r>
      <w:r w:rsidR="00E12D96" w:rsidRPr="00E12D96">
        <w:rPr>
          <w:i/>
          <w:lang w:val="en-US"/>
        </w:rPr>
        <w:t>.</w:t>
      </w:r>
    </w:p>
    <w:p w14:paraId="4AAC1B71" w14:textId="02664596" w:rsidR="00F47CCC" w:rsidRPr="00E12D96" w:rsidRDefault="00E12D96" w:rsidP="00ED35EE">
      <w:pPr>
        <w:widowControl w:val="0"/>
        <w:tabs>
          <w:tab w:val="left" w:pos="8695"/>
        </w:tabs>
        <w:spacing w:before="100" w:beforeAutospacing="1"/>
        <w:contextualSpacing/>
        <w:rPr>
          <w:i/>
          <w:lang w:val="en-US"/>
        </w:rPr>
      </w:pPr>
      <w:r w:rsidRPr="00E12D96">
        <w:rPr>
          <w:i/>
          <w:lang w:val="en-US"/>
        </w:rPr>
        <w:t xml:space="preserve"> </w:t>
      </w:r>
      <w:r w:rsidR="00F47CCC" w:rsidRPr="00E12D96">
        <w:rPr>
          <w:i/>
          <w:lang w:val="en-US"/>
        </w:rPr>
        <w:t xml:space="preserve"> </w:t>
      </w:r>
    </w:p>
    <w:p w14:paraId="75A0826F" w14:textId="7A9DA187" w:rsidR="00F47CCC" w:rsidRDefault="00326BE6" w:rsidP="00ED35EE">
      <w:pPr>
        <w:widowControl w:val="0"/>
        <w:tabs>
          <w:tab w:val="left" w:pos="8695"/>
        </w:tabs>
        <w:spacing w:before="100" w:beforeAutospacing="1"/>
        <w:contextualSpacing/>
        <w:rPr>
          <w:lang w:val="en-US"/>
        </w:rPr>
      </w:pPr>
      <w:r>
        <w:rPr>
          <w:lang w:val="en-US"/>
        </w:rPr>
        <w:t>AC</w:t>
      </w:r>
      <w:r w:rsidR="00F47CCC">
        <w:rPr>
          <w:lang w:val="en-US"/>
        </w:rPr>
        <w:t xml:space="preserve"> </w:t>
      </w:r>
      <w:r w:rsidR="00E12D96">
        <w:rPr>
          <w:lang w:val="en-US"/>
        </w:rPr>
        <w:t>said that re</w:t>
      </w:r>
      <w:r w:rsidR="00F47CCC">
        <w:rPr>
          <w:lang w:val="en-US"/>
        </w:rPr>
        <w:t xml:space="preserve"> national organization involvemen</w:t>
      </w:r>
      <w:r w:rsidR="00E12D96">
        <w:rPr>
          <w:lang w:val="en-US"/>
        </w:rPr>
        <w:t>t,</w:t>
      </w:r>
      <w:r w:rsidR="00F47CCC">
        <w:rPr>
          <w:lang w:val="en-US"/>
        </w:rPr>
        <w:t xml:space="preserve"> in the US there has been work on termino</w:t>
      </w:r>
      <w:r w:rsidR="00E12D96">
        <w:rPr>
          <w:lang w:val="en-US"/>
        </w:rPr>
        <w:t xml:space="preserve">logies and concept development so </w:t>
      </w:r>
      <w:r w:rsidR="00F47CCC">
        <w:rPr>
          <w:lang w:val="en-US"/>
        </w:rPr>
        <w:t>could some of this be done within the IPaLM SIG? I</w:t>
      </w:r>
      <w:r>
        <w:rPr>
          <w:lang w:val="en-US"/>
        </w:rPr>
        <w:t xml:space="preserve">G </w:t>
      </w:r>
      <w:r w:rsidR="00E12D96">
        <w:rPr>
          <w:lang w:val="en-US"/>
        </w:rPr>
        <w:t>said that SIGs are</w:t>
      </w:r>
      <w:r w:rsidR="00F47CCC">
        <w:rPr>
          <w:lang w:val="en-US"/>
        </w:rPr>
        <w:t xml:space="preserve"> </w:t>
      </w:r>
      <w:r w:rsidR="00C60B18">
        <w:rPr>
          <w:lang w:val="en-US"/>
        </w:rPr>
        <w:t>helpful</w:t>
      </w:r>
      <w:r w:rsidR="00E12D96">
        <w:rPr>
          <w:lang w:val="en-US"/>
        </w:rPr>
        <w:t xml:space="preserve"> to</w:t>
      </w:r>
      <w:r w:rsidR="00F47CCC">
        <w:rPr>
          <w:lang w:val="en-US"/>
        </w:rPr>
        <w:t xml:space="preserve"> share clinical kn</w:t>
      </w:r>
      <w:r>
        <w:rPr>
          <w:lang w:val="en-US"/>
        </w:rPr>
        <w:t>owledge and expertise. A lot of</w:t>
      </w:r>
      <w:r w:rsidR="00F47CCC">
        <w:rPr>
          <w:lang w:val="en-US"/>
        </w:rPr>
        <w:t xml:space="preserve"> the time it wi</w:t>
      </w:r>
      <w:r w:rsidR="00E12D96">
        <w:rPr>
          <w:lang w:val="en-US"/>
        </w:rPr>
        <w:t>ll be done through the M</w:t>
      </w:r>
      <w:r>
        <w:rPr>
          <w:lang w:val="en-US"/>
        </w:rPr>
        <w:t xml:space="preserve">ember </w:t>
      </w:r>
      <w:r w:rsidR="00E12D96">
        <w:rPr>
          <w:lang w:val="en-US"/>
        </w:rPr>
        <w:t>F</w:t>
      </w:r>
      <w:r w:rsidR="00C60B18">
        <w:rPr>
          <w:lang w:val="en-US"/>
        </w:rPr>
        <w:t>orum but IPaLM’s members are helpful</w:t>
      </w:r>
      <w:r w:rsidR="00F47CCC">
        <w:rPr>
          <w:lang w:val="en-US"/>
        </w:rPr>
        <w:t xml:space="preserve"> to share cross-pathology discussion.</w:t>
      </w:r>
    </w:p>
    <w:p w14:paraId="3AB5E276" w14:textId="315C7BD1" w:rsidR="00F47CCC" w:rsidRDefault="00C60B18" w:rsidP="00ED35EE">
      <w:pPr>
        <w:widowControl w:val="0"/>
        <w:tabs>
          <w:tab w:val="left" w:pos="8695"/>
        </w:tabs>
        <w:spacing w:before="100" w:beforeAutospacing="1"/>
        <w:contextualSpacing/>
        <w:rPr>
          <w:lang w:val="en-US"/>
        </w:rPr>
      </w:pPr>
      <w:r>
        <w:rPr>
          <w:lang w:val="en-US"/>
        </w:rPr>
        <w:t>JM said that how</w:t>
      </w:r>
      <w:r w:rsidR="00E12D96">
        <w:rPr>
          <w:lang w:val="en-US"/>
        </w:rPr>
        <w:t xml:space="preserve"> the </w:t>
      </w:r>
      <w:r w:rsidR="00F47CCC">
        <w:rPr>
          <w:lang w:val="en-US"/>
        </w:rPr>
        <w:t>IPaL</w:t>
      </w:r>
      <w:r w:rsidR="00E12D96">
        <w:rPr>
          <w:lang w:val="en-US"/>
        </w:rPr>
        <w:t>M</w:t>
      </w:r>
      <w:r w:rsidR="00F47CCC">
        <w:rPr>
          <w:lang w:val="en-US"/>
        </w:rPr>
        <w:t xml:space="preserve"> SIG </w:t>
      </w:r>
      <w:r>
        <w:rPr>
          <w:lang w:val="en-US"/>
        </w:rPr>
        <w:t>may</w:t>
      </w:r>
      <w:r w:rsidR="00E12D96">
        <w:rPr>
          <w:lang w:val="en-US"/>
        </w:rPr>
        <w:t xml:space="preserve"> assist</w:t>
      </w:r>
      <w:r w:rsidR="00F47CCC">
        <w:rPr>
          <w:lang w:val="en-US"/>
        </w:rPr>
        <w:t xml:space="preserve"> is still being </w:t>
      </w:r>
      <w:r w:rsidR="00E12D96">
        <w:rPr>
          <w:lang w:val="en-US"/>
        </w:rPr>
        <w:t>explored</w:t>
      </w:r>
      <w:r w:rsidR="00F47CCC">
        <w:rPr>
          <w:lang w:val="en-US"/>
        </w:rPr>
        <w:t>, so it is open f</w:t>
      </w:r>
      <w:r>
        <w:rPr>
          <w:lang w:val="en-US"/>
        </w:rPr>
        <w:t>or discussion. SS</w:t>
      </w:r>
      <w:r w:rsidR="00F47CCC">
        <w:rPr>
          <w:lang w:val="en-US"/>
        </w:rPr>
        <w:t xml:space="preserve"> had a slide that references some suggestions where the SIG could help</w:t>
      </w:r>
      <w:r w:rsidR="00E12D96">
        <w:rPr>
          <w:lang w:val="en-US"/>
        </w:rPr>
        <w:t>:</w:t>
      </w:r>
      <w:r w:rsidR="00F47CCC">
        <w:rPr>
          <w:lang w:val="en-US"/>
        </w:rPr>
        <w:t xml:space="preserve"> (</w:t>
      </w:r>
      <w:r w:rsidR="00F47CCC" w:rsidRPr="00E12D96">
        <w:rPr>
          <w:i/>
          <w:lang w:val="en-US"/>
        </w:rPr>
        <w:t>Content:</w:t>
      </w:r>
      <w:r w:rsidR="00F47CCC">
        <w:rPr>
          <w:lang w:val="en-US"/>
        </w:rPr>
        <w:t xml:space="preserve"> Mapping advice, Naming conventions, Advice on laboratory reporting use cases. </w:t>
      </w:r>
      <w:r w:rsidR="00E12D96">
        <w:rPr>
          <w:lang w:val="en-US"/>
        </w:rPr>
        <w:t xml:space="preserve">And </w:t>
      </w:r>
      <w:r w:rsidR="00F47CCC" w:rsidRPr="00E12D96">
        <w:rPr>
          <w:i/>
          <w:lang w:val="en-US"/>
        </w:rPr>
        <w:t>Implementation:</w:t>
      </w:r>
      <w:r w:rsidR="00F47CCC">
        <w:rPr>
          <w:lang w:val="en-US"/>
        </w:rPr>
        <w:t xml:space="preserve"> review guidelines.)</w:t>
      </w:r>
      <w:r>
        <w:rPr>
          <w:lang w:val="en-US"/>
        </w:rPr>
        <w:t xml:space="preserve"> It was agreed this could be a focus top start with</w:t>
      </w:r>
    </w:p>
    <w:p w14:paraId="2C8ADDD5" w14:textId="0A1D1103" w:rsidR="00F47CCC" w:rsidRDefault="00C60B18" w:rsidP="00ED35EE">
      <w:pPr>
        <w:widowControl w:val="0"/>
        <w:tabs>
          <w:tab w:val="left" w:pos="8695"/>
        </w:tabs>
        <w:spacing w:before="100" w:beforeAutospacing="1"/>
        <w:contextualSpacing/>
        <w:rPr>
          <w:lang w:val="en-US"/>
        </w:rPr>
      </w:pPr>
      <w:r>
        <w:rPr>
          <w:lang w:val="en-US"/>
        </w:rPr>
        <w:t>JM</w:t>
      </w:r>
      <w:r w:rsidR="00F47CCC">
        <w:rPr>
          <w:lang w:val="en-US"/>
        </w:rPr>
        <w:t xml:space="preserve"> said using the </w:t>
      </w:r>
      <w:r w:rsidR="00E12D96">
        <w:rPr>
          <w:lang w:val="en-US"/>
        </w:rPr>
        <w:t xml:space="preserve">SIG’s </w:t>
      </w:r>
      <w:r w:rsidR="00F47CCC">
        <w:rPr>
          <w:lang w:val="en-US"/>
        </w:rPr>
        <w:t xml:space="preserve">discussion </w:t>
      </w:r>
      <w:r>
        <w:rPr>
          <w:lang w:val="en-US"/>
        </w:rPr>
        <w:t>forums</w:t>
      </w:r>
      <w:r w:rsidR="00F47CCC">
        <w:rPr>
          <w:lang w:val="en-US"/>
        </w:rPr>
        <w:t xml:space="preserve"> will give transparency to </w:t>
      </w:r>
      <w:r w:rsidR="00E12D96">
        <w:rPr>
          <w:lang w:val="en-US"/>
        </w:rPr>
        <w:t>discussions</w:t>
      </w:r>
      <w:r w:rsidR="00F47CCC">
        <w:rPr>
          <w:lang w:val="en-US"/>
        </w:rPr>
        <w:t xml:space="preserve">. </w:t>
      </w:r>
    </w:p>
    <w:p w14:paraId="18225897" w14:textId="77777777" w:rsidR="00C60B18" w:rsidRDefault="00C60B18" w:rsidP="00ED35EE">
      <w:pPr>
        <w:widowControl w:val="0"/>
        <w:tabs>
          <w:tab w:val="left" w:pos="8695"/>
        </w:tabs>
        <w:spacing w:before="100" w:beforeAutospacing="1"/>
        <w:contextualSpacing/>
        <w:rPr>
          <w:lang w:val="en-US"/>
        </w:rPr>
      </w:pPr>
    </w:p>
    <w:p w14:paraId="7FCA8454" w14:textId="77777777" w:rsidR="00C60B18" w:rsidRDefault="00C60B18" w:rsidP="00ED35EE">
      <w:pPr>
        <w:widowControl w:val="0"/>
        <w:tabs>
          <w:tab w:val="left" w:pos="8695"/>
        </w:tabs>
        <w:spacing w:before="100" w:beforeAutospacing="1"/>
        <w:contextualSpacing/>
        <w:rPr>
          <w:lang w:val="en-US"/>
        </w:rPr>
      </w:pPr>
      <w:r>
        <w:rPr>
          <w:lang w:val="en-US"/>
        </w:rPr>
        <w:t>AC</w:t>
      </w:r>
      <w:r w:rsidR="00060C4E">
        <w:rPr>
          <w:lang w:val="en-US"/>
        </w:rPr>
        <w:t xml:space="preserve"> </w:t>
      </w:r>
      <w:r w:rsidR="00A8025A">
        <w:rPr>
          <w:lang w:val="en-US"/>
        </w:rPr>
        <w:t>asked those on the call if anyone else was involved with Genetic pathology – no one else was and she said that she would like to have more people with this expertise join the SIG.</w:t>
      </w:r>
      <w:r>
        <w:rPr>
          <w:lang w:val="en-US"/>
        </w:rPr>
        <w:t xml:space="preserve"> MO</w:t>
      </w:r>
      <w:r w:rsidR="00A8025A">
        <w:rPr>
          <w:lang w:val="en-US"/>
        </w:rPr>
        <w:t xml:space="preserve"> </w:t>
      </w:r>
      <w:r w:rsidR="00060C4E">
        <w:rPr>
          <w:lang w:val="en-US"/>
        </w:rPr>
        <w:t>said he knows one</w:t>
      </w:r>
      <w:r w:rsidR="00A8025A">
        <w:rPr>
          <w:lang w:val="en-US"/>
        </w:rPr>
        <w:t xml:space="preserve"> in Australia who could assist in answering queries. </w:t>
      </w:r>
    </w:p>
    <w:p w14:paraId="08C8BED1" w14:textId="1FEAFC69" w:rsidR="00C60B18" w:rsidRDefault="00C60B18" w:rsidP="00C60B18">
      <w:pPr>
        <w:widowControl w:val="0"/>
        <w:tabs>
          <w:tab w:val="left" w:pos="8695"/>
        </w:tabs>
        <w:spacing w:before="100" w:beforeAutospacing="1"/>
        <w:contextualSpacing/>
        <w:rPr>
          <w:lang w:val="en-US"/>
        </w:rPr>
      </w:pPr>
      <w:r>
        <w:rPr>
          <w:lang w:val="en-US"/>
        </w:rPr>
        <w:t>GB</w:t>
      </w:r>
      <w:r w:rsidR="00060C4E">
        <w:rPr>
          <w:lang w:val="en-US"/>
        </w:rPr>
        <w:t xml:space="preserve"> said he knows </w:t>
      </w:r>
      <w:r w:rsidR="00A8025A">
        <w:rPr>
          <w:lang w:val="en-US"/>
        </w:rPr>
        <w:t>someone</w:t>
      </w:r>
      <w:r w:rsidR="00060C4E">
        <w:rPr>
          <w:lang w:val="en-US"/>
        </w:rPr>
        <w:t xml:space="preserve"> who he </w:t>
      </w:r>
      <w:r>
        <w:rPr>
          <w:lang w:val="en-US"/>
        </w:rPr>
        <w:t>will ask to join. JB</w:t>
      </w:r>
      <w:r w:rsidR="00060C4E">
        <w:rPr>
          <w:lang w:val="en-US"/>
        </w:rPr>
        <w:t xml:space="preserve"> also has some col</w:t>
      </w:r>
      <w:r w:rsidR="00A8025A">
        <w:rPr>
          <w:lang w:val="en-US"/>
        </w:rPr>
        <w:t xml:space="preserve">leagues who may be appropriate and he will approach them. </w:t>
      </w:r>
    </w:p>
    <w:p w14:paraId="0BA6604A" w14:textId="65CBA265" w:rsidR="00C60B18" w:rsidRDefault="00C60B18" w:rsidP="00C60B18">
      <w:pPr>
        <w:widowControl w:val="0"/>
        <w:tabs>
          <w:tab w:val="left" w:pos="8695"/>
        </w:tabs>
        <w:spacing w:before="100" w:beforeAutospacing="1"/>
        <w:contextualSpacing/>
        <w:rPr>
          <w:lang w:val="en-US"/>
        </w:rPr>
      </w:pPr>
      <w:r>
        <w:rPr>
          <w:lang w:val="en-US"/>
        </w:rPr>
        <w:t>Action: MO, GB and JD to reach out to relevant persons with interest in Genetic Pathology and ask if interested in contributing to the IPaLM SIG.</w:t>
      </w:r>
    </w:p>
    <w:p w14:paraId="373AEF32" w14:textId="17437E0F" w:rsidR="00060C4E" w:rsidRPr="0033516F" w:rsidRDefault="00060C4E" w:rsidP="00ED35EE">
      <w:pPr>
        <w:widowControl w:val="0"/>
        <w:tabs>
          <w:tab w:val="left" w:pos="8695"/>
        </w:tabs>
        <w:spacing w:before="100" w:beforeAutospacing="1"/>
        <w:contextualSpacing/>
        <w:rPr>
          <w:lang w:val="en-US"/>
        </w:rPr>
      </w:pPr>
    </w:p>
    <w:p w14:paraId="69529B02" w14:textId="37D34EA2" w:rsidR="00356E2E" w:rsidRPr="0033516F" w:rsidRDefault="00356E2E" w:rsidP="00ED35EE">
      <w:pPr>
        <w:pStyle w:val="Agenda1"/>
        <w:widowControl w:val="0"/>
        <w:numPr>
          <w:ilvl w:val="0"/>
          <w:numId w:val="0"/>
        </w:numPr>
        <w:spacing w:before="100" w:beforeAutospacing="1"/>
        <w:rPr>
          <w:b/>
        </w:rPr>
      </w:pPr>
      <w:r w:rsidRPr="0033516F">
        <w:rPr>
          <w:b/>
        </w:rPr>
        <w:t xml:space="preserve">5. Draft guidance on use of SNOMED CT and LOINC together </w:t>
      </w:r>
    </w:p>
    <w:p w14:paraId="211198B6" w14:textId="2640AFC5" w:rsidR="00356E2E" w:rsidRDefault="00167396" w:rsidP="00ED35EE">
      <w:pPr>
        <w:pStyle w:val="Agenda1"/>
        <w:widowControl w:val="0"/>
        <w:numPr>
          <w:ilvl w:val="0"/>
          <w:numId w:val="0"/>
        </w:numPr>
        <w:spacing w:before="100" w:beforeAutospacing="1"/>
        <w:ind w:left="567"/>
      </w:pPr>
      <w:r>
        <w:t xml:space="preserve">The </w:t>
      </w:r>
      <w:r w:rsidR="003F564F">
        <w:t xml:space="preserve">document </w:t>
      </w:r>
      <w:r w:rsidR="00C60B18">
        <w:t>was shown on screen, with JM</w:t>
      </w:r>
      <w:r>
        <w:t xml:space="preserve"> stressing that it is in DRAFT form.</w:t>
      </w:r>
    </w:p>
    <w:p w14:paraId="407C5DE4" w14:textId="77777777" w:rsidR="004A55CC" w:rsidRPr="0033516F" w:rsidRDefault="004A55CC" w:rsidP="00ED35EE">
      <w:pPr>
        <w:pStyle w:val="Agenda1"/>
        <w:widowControl w:val="0"/>
        <w:numPr>
          <w:ilvl w:val="0"/>
          <w:numId w:val="0"/>
        </w:numPr>
        <w:spacing w:before="100" w:beforeAutospacing="1"/>
        <w:ind w:left="567"/>
      </w:pPr>
    </w:p>
    <w:p w14:paraId="3B1C30B2" w14:textId="23BFA799" w:rsidR="00356E2E" w:rsidRPr="0033516F" w:rsidRDefault="00356E2E" w:rsidP="00ED35EE">
      <w:pPr>
        <w:pStyle w:val="Agenda1"/>
        <w:widowControl w:val="0"/>
        <w:numPr>
          <w:ilvl w:val="0"/>
          <w:numId w:val="0"/>
        </w:numPr>
        <w:spacing w:before="100" w:beforeAutospacing="1"/>
        <w:ind w:left="567"/>
        <w:rPr>
          <w:b/>
        </w:rPr>
      </w:pPr>
      <w:r w:rsidRPr="0033516F">
        <w:rPr>
          <w:b/>
        </w:rPr>
        <w:t>5.1. Feedback form and timelines</w:t>
      </w:r>
      <w:r w:rsidRPr="0033516F">
        <w:rPr>
          <w:b/>
        </w:rPr>
        <w:tab/>
      </w:r>
    </w:p>
    <w:p w14:paraId="627C51E4" w14:textId="7E43372D" w:rsidR="00C60B18" w:rsidRDefault="00C60B18" w:rsidP="00997C75">
      <w:pPr>
        <w:widowControl w:val="0"/>
        <w:spacing w:before="100" w:beforeAutospacing="1"/>
        <w:ind w:left="567"/>
        <w:contextualSpacing/>
        <w:rPr>
          <w:lang w:val="en-US"/>
        </w:rPr>
      </w:pPr>
      <w:r>
        <w:rPr>
          <w:lang w:val="en-US"/>
        </w:rPr>
        <w:t>JM</w:t>
      </w:r>
      <w:r w:rsidR="003F564F">
        <w:rPr>
          <w:lang w:val="en-US"/>
        </w:rPr>
        <w:t xml:space="preserve"> asked e</w:t>
      </w:r>
      <w:r w:rsidR="004A55CC">
        <w:rPr>
          <w:lang w:val="en-US"/>
        </w:rPr>
        <w:t>veryone to use the feedback form. Comments are to be sent to</w:t>
      </w:r>
      <w:r>
        <w:rPr>
          <w:lang w:val="en-US"/>
        </w:rPr>
        <w:t xml:space="preserve"> JM</w:t>
      </w:r>
      <w:r w:rsidR="003F564F">
        <w:rPr>
          <w:lang w:val="en-US"/>
        </w:rPr>
        <w:t xml:space="preserve"> by Mon 11</w:t>
      </w:r>
      <w:r w:rsidR="003F564F" w:rsidRPr="003F564F">
        <w:rPr>
          <w:vertAlign w:val="superscript"/>
          <w:lang w:val="en-US"/>
        </w:rPr>
        <w:t>th</w:t>
      </w:r>
      <w:r w:rsidR="004A55CC">
        <w:rPr>
          <w:lang w:val="en-US"/>
        </w:rPr>
        <w:t xml:space="preserve"> August so she can get them to David Markwell</w:t>
      </w:r>
      <w:r w:rsidR="003F564F">
        <w:rPr>
          <w:lang w:val="en-US"/>
        </w:rPr>
        <w:t xml:space="preserve"> by the 15</w:t>
      </w:r>
      <w:r w:rsidR="003F564F" w:rsidRPr="003F564F">
        <w:rPr>
          <w:vertAlign w:val="superscript"/>
          <w:lang w:val="en-US"/>
        </w:rPr>
        <w:t>th</w:t>
      </w:r>
      <w:r w:rsidR="003F564F">
        <w:rPr>
          <w:lang w:val="en-US"/>
        </w:rPr>
        <w:t xml:space="preserve">. </w:t>
      </w:r>
      <w:r>
        <w:rPr>
          <w:lang w:val="en-US"/>
        </w:rPr>
        <w:t>AC</w:t>
      </w:r>
      <w:r w:rsidR="00EC0BA9">
        <w:rPr>
          <w:lang w:val="en-US"/>
        </w:rPr>
        <w:t xml:space="preserve"> said even </w:t>
      </w:r>
      <w:r w:rsidR="004A55CC">
        <w:rPr>
          <w:lang w:val="en-US"/>
        </w:rPr>
        <w:t>partial</w:t>
      </w:r>
      <w:r w:rsidR="00EC0BA9">
        <w:rPr>
          <w:lang w:val="en-US"/>
        </w:rPr>
        <w:t xml:space="preserve"> feedback would be useful (it is a very large document</w:t>
      </w:r>
      <w:r w:rsidR="004A55CC">
        <w:rPr>
          <w:lang w:val="en-US"/>
        </w:rPr>
        <w:t>!</w:t>
      </w:r>
      <w:r>
        <w:rPr>
          <w:lang w:val="en-US"/>
        </w:rPr>
        <w:t>). JM</w:t>
      </w:r>
      <w:r w:rsidR="00EC0BA9">
        <w:rPr>
          <w:lang w:val="en-US"/>
        </w:rPr>
        <w:t xml:space="preserve"> will </w:t>
      </w:r>
      <w:r w:rsidR="004A55CC">
        <w:rPr>
          <w:lang w:val="en-US"/>
        </w:rPr>
        <w:t>then post the feedback in a new folder in the documents</w:t>
      </w:r>
      <w:r w:rsidR="00EC0BA9">
        <w:rPr>
          <w:lang w:val="en-US"/>
        </w:rPr>
        <w:t xml:space="preserve"> area on CollabNet so there is transparency.</w:t>
      </w:r>
    </w:p>
    <w:p w14:paraId="442BD2B0" w14:textId="77777777" w:rsidR="001500A4" w:rsidRDefault="00C60B18" w:rsidP="001500A4">
      <w:pPr>
        <w:widowControl w:val="0"/>
        <w:spacing w:before="100" w:beforeAutospacing="1"/>
        <w:ind w:left="567"/>
        <w:contextualSpacing/>
        <w:rPr>
          <w:lang w:val="en-US"/>
        </w:rPr>
      </w:pPr>
      <w:r>
        <w:rPr>
          <w:lang w:val="en-US"/>
        </w:rPr>
        <w:t>Action: IPaLM members provide feedback on the draft guidance to JM by 11 August</w:t>
      </w:r>
      <w:r w:rsidR="001500A4">
        <w:rPr>
          <w:lang w:val="en-US"/>
        </w:rPr>
        <w:t>.  NOTE THAT TIME IS NOW PASSED</w:t>
      </w:r>
    </w:p>
    <w:p w14:paraId="4384E771" w14:textId="53677CCE" w:rsidR="00356E2E" w:rsidRPr="0033516F" w:rsidRDefault="00EC0BA9" w:rsidP="00997C75">
      <w:pPr>
        <w:widowControl w:val="0"/>
        <w:spacing w:before="100" w:beforeAutospacing="1"/>
        <w:ind w:left="567"/>
        <w:contextualSpacing/>
        <w:rPr>
          <w:lang w:val="en-US"/>
        </w:rPr>
      </w:pPr>
      <w:r>
        <w:rPr>
          <w:lang w:val="en-US"/>
        </w:rPr>
        <w:t xml:space="preserve"> </w:t>
      </w:r>
    </w:p>
    <w:p w14:paraId="5CAFBE87" w14:textId="77777777" w:rsidR="00356E2E" w:rsidRPr="0033516F" w:rsidRDefault="00356E2E" w:rsidP="00ED35EE">
      <w:pPr>
        <w:pStyle w:val="Agenda1"/>
        <w:widowControl w:val="0"/>
        <w:numPr>
          <w:ilvl w:val="0"/>
          <w:numId w:val="0"/>
        </w:numPr>
        <w:spacing w:before="100" w:beforeAutospacing="1"/>
        <w:rPr>
          <w:b/>
        </w:rPr>
      </w:pPr>
      <w:r w:rsidRPr="0033516F">
        <w:rPr>
          <w:b/>
        </w:rPr>
        <w:t>6. Items for IPaLM SIG input:</w:t>
      </w:r>
    </w:p>
    <w:p w14:paraId="5D2D3122" w14:textId="66AC5A03" w:rsidR="00356E2E" w:rsidRPr="0033516F" w:rsidRDefault="00356E2E" w:rsidP="00167396">
      <w:pPr>
        <w:widowControl w:val="0"/>
        <w:spacing w:before="100" w:beforeAutospacing="1"/>
        <w:ind w:left="567"/>
        <w:contextualSpacing/>
        <w:rPr>
          <w:b/>
          <w:lang w:val="en-US"/>
        </w:rPr>
      </w:pPr>
      <w:r w:rsidRPr="0033516F">
        <w:rPr>
          <w:b/>
          <w:lang w:val="en-US"/>
        </w:rPr>
        <w:t>6.1 Options for managing ‘species’ - paper</w:t>
      </w:r>
      <w:r w:rsidRPr="0033516F">
        <w:rPr>
          <w:b/>
          <w:lang w:val="en-US"/>
        </w:rPr>
        <w:tab/>
      </w:r>
    </w:p>
    <w:p w14:paraId="29C2DB5E" w14:textId="5BD8FB19" w:rsidR="00356E2E" w:rsidRDefault="00C60B18" w:rsidP="00167396">
      <w:pPr>
        <w:widowControl w:val="0"/>
        <w:spacing w:before="100" w:beforeAutospacing="1"/>
        <w:ind w:left="567"/>
        <w:contextualSpacing/>
        <w:rPr>
          <w:lang w:val="en-US"/>
        </w:rPr>
      </w:pPr>
      <w:r>
        <w:rPr>
          <w:lang w:val="en-US"/>
        </w:rPr>
        <w:t>FA</w:t>
      </w:r>
      <w:r w:rsidR="00167396">
        <w:rPr>
          <w:lang w:val="en-US"/>
        </w:rPr>
        <w:t xml:space="preserve"> spoke to a Microbiology Reporting </w:t>
      </w:r>
      <w:r w:rsidR="00F221E3">
        <w:rPr>
          <w:lang w:val="en-US"/>
        </w:rPr>
        <w:t xml:space="preserve">document </w:t>
      </w:r>
      <w:r w:rsidR="00167396">
        <w:rPr>
          <w:lang w:val="en-US"/>
        </w:rPr>
        <w:t xml:space="preserve">shown on screen. Feedback was welcomed (from the SIG as a whole, rather than individuals), with a deadline of </w:t>
      </w:r>
      <w:r w:rsidR="00186FEC">
        <w:rPr>
          <w:lang w:val="en-US"/>
        </w:rPr>
        <w:t>August 15</w:t>
      </w:r>
      <w:r w:rsidR="00186FEC" w:rsidRPr="00186FEC">
        <w:rPr>
          <w:vertAlign w:val="superscript"/>
          <w:lang w:val="en-US"/>
        </w:rPr>
        <w:t>th</w:t>
      </w:r>
      <w:r>
        <w:rPr>
          <w:lang w:val="en-US"/>
        </w:rPr>
        <w:t>. AC</w:t>
      </w:r>
      <w:r w:rsidR="00167396">
        <w:rPr>
          <w:lang w:val="en-US"/>
        </w:rPr>
        <w:t xml:space="preserve"> will</w:t>
      </w:r>
      <w:r w:rsidR="00186FEC">
        <w:rPr>
          <w:lang w:val="en-US"/>
        </w:rPr>
        <w:t xml:space="preserve"> </w:t>
      </w:r>
      <w:r w:rsidR="00167396">
        <w:rPr>
          <w:lang w:val="en-US"/>
        </w:rPr>
        <w:t xml:space="preserve">open discussion on CollabNet so that she can </w:t>
      </w:r>
      <w:r w:rsidR="00186FEC">
        <w:rPr>
          <w:lang w:val="en-US"/>
        </w:rPr>
        <w:t xml:space="preserve">put together some combined feedback from </w:t>
      </w:r>
      <w:r>
        <w:rPr>
          <w:lang w:val="en-US"/>
        </w:rPr>
        <w:t>the SIG and send it to FA</w:t>
      </w:r>
      <w:r w:rsidR="00167396">
        <w:rPr>
          <w:lang w:val="en-US"/>
        </w:rPr>
        <w:t>.</w:t>
      </w:r>
    </w:p>
    <w:p w14:paraId="2E25DBB4" w14:textId="7D6A5843" w:rsidR="00C60B18" w:rsidRDefault="00C60B18" w:rsidP="00167396">
      <w:pPr>
        <w:widowControl w:val="0"/>
        <w:spacing w:before="100" w:beforeAutospacing="1"/>
        <w:ind w:left="567"/>
        <w:contextualSpacing/>
        <w:rPr>
          <w:lang w:val="en-US"/>
        </w:rPr>
      </w:pPr>
      <w:r>
        <w:rPr>
          <w:lang w:val="en-US"/>
        </w:rPr>
        <w:lastRenderedPageBreak/>
        <w:t>Action: AC to open up discussion board item related to this. NOTE THAT TIME IS NOW PASSED</w:t>
      </w:r>
    </w:p>
    <w:p w14:paraId="120A58DE" w14:textId="77777777" w:rsidR="00167396" w:rsidRDefault="00167396" w:rsidP="00167396">
      <w:pPr>
        <w:widowControl w:val="0"/>
        <w:spacing w:before="100" w:beforeAutospacing="1"/>
        <w:ind w:left="567"/>
        <w:contextualSpacing/>
        <w:rPr>
          <w:lang w:val="en-US"/>
        </w:rPr>
      </w:pPr>
    </w:p>
    <w:p w14:paraId="33665BD9" w14:textId="77777777" w:rsidR="00356E2E" w:rsidRDefault="00356E2E" w:rsidP="00ED35EE">
      <w:pPr>
        <w:widowControl w:val="0"/>
        <w:tabs>
          <w:tab w:val="left" w:pos="8695"/>
        </w:tabs>
        <w:spacing w:before="100" w:beforeAutospacing="1"/>
        <w:contextualSpacing/>
        <w:rPr>
          <w:b/>
          <w:lang w:val="en-US"/>
        </w:rPr>
      </w:pPr>
      <w:r w:rsidRPr="0033516F">
        <w:rPr>
          <w:b/>
          <w:lang w:val="en-US"/>
        </w:rPr>
        <w:t>7. Advise on areas for SNOMED CT development and key international drivers Chair/ALL</w:t>
      </w:r>
    </w:p>
    <w:p w14:paraId="73C8F44E" w14:textId="77777777" w:rsidR="00C60B18" w:rsidRPr="0033516F" w:rsidRDefault="00C60B18" w:rsidP="00ED35EE">
      <w:pPr>
        <w:widowControl w:val="0"/>
        <w:tabs>
          <w:tab w:val="left" w:pos="8695"/>
        </w:tabs>
        <w:spacing w:before="100" w:beforeAutospacing="1"/>
        <w:contextualSpacing/>
        <w:rPr>
          <w:b/>
          <w:lang w:val="en-US"/>
        </w:rPr>
      </w:pPr>
    </w:p>
    <w:p w14:paraId="78DE5E3C" w14:textId="57135A7C" w:rsidR="00356E2E" w:rsidRDefault="001500A4" w:rsidP="00ED35EE">
      <w:pPr>
        <w:widowControl w:val="0"/>
        <w:tabs>
          <w:tab w:val="left" w:pos="8695"/>
        </w:tabs>
        <w:spacing w:before="100" w:beforeAutospacing="1"/>
        <w:contextualSpacing/>
        <w:rPr>
          <w:lang w:val="en-US"/>
        </w:rPr>
      </w:pPr>
      <w:r>
        <w:rPr>
          <w:lang w:val="en-US"/>
        </w:rPr>
        <w:t xml:space="preserve">AC </w:t>
      </w:r>
      <w:r w:rsidR="0066588A">
        <w:rPr>
          <w:lang w:val="en-US"/>
        </w:rPr>
        <w:t>said there had been</w:t>
      </w:r>
      <w:r w:rsidR="00167396">
        <w:rPr>
          <w:lang w:val="en-US"/>
        </w:rPr>
        <w:t xml:space="preserve"> some email discussion on this and reps from </w:t>
      </w:r>
      <w:r w:rsidR="0066588A">
        <w:rPr>
          <w:lang w:val="en-US"/>
        </w:rPr>
        <w:t xml:space="preserve">Australia and Canada </w:t>
      </w:r>
      <w:r w:rsidR="00167396">
        <w:rPr>
          <w:lang w:val="en-US"/>
        </w:rPr>
        <w:t xml:space="preserve">had definitely </w:t>
      </w:r>
      <w:r w:rsidR="0066588A">
        <w:rPr>
          <w:lang w:val="en-US"/>
        </w:rPr>
        <w:t xml:space="preserve">responded. </w:t>
      </w:r>
      <w:r w:rsidR="00167396">
        <w:rPr>
          <w:lang w:val="en-US"/>
        </w:rPr>
        <w:t>She said that i</w:t>
      </w:r>
      <w:r w:rsidR="0066588A">
        <w:rPr>
          <w:lang w:val="en-US"/>
        </w:rPr>
        <w:t xml:space="preserve">n the US there are </w:t>
      </w:r>
      <w:r w:rsidR="00167396">
        <w:rPr>
          <w:lang w:val="en-US"/>
        </w:rPr>
        <w:t xml:space="preserve">some </w:t>
      </w:r>
      <w:r w:rsidR="0066588A">
        <w:rPr>
          <w:lang w:val="en-US"/>
        </w:rPr>
        <w:t>fede</w:t>
      </w:r>
      <w:r w:rsidR="00167396">
        <w:rPr>
          <w:lang w:val="en-US"/>
        </w:rPr>
        <w:t>ral requirements to use SNOMED</w:t>
      </w:r>
      <w:r w:rsidR="00C60B18">
        <w:rPr>
          <w:lang w:val="en-US"/>
        </w:rPr>
        <w:t xml:space="preserve"> CT and LOINC</w:t>
      </w:r>
      <w:r w:rsidR="00167396">
        <w:rPr>
          <w:lang w:val="en-US"/>
        </w:rPr>
        <w:t xml:space="preserve">. </w:t>
      </w:r>
      <w:r w:rsidR="00AC1E95">
        <w:rPr>
          <w:lang w:val="en-US"/>
        </w:rPr>
        <w:t>The next set of regulatio</w:t>
      </w:r>
      <w:r w:rsidR="00C60B18">
        <w:rPr>
          <w:lang w:val="en-US"/>
        </w:rPr>
        <w:t xml:space="preserve">ns is still </w:t>
      </w:r>
      <w:r w:rsidR="00167396">
        <w:rPr>
          <w:lang w:val="en-US"/>
        </w:rPr>
        <w:t>work in progress and there is discussion on a national and federal level to increase the usage of SNOMED CT.</w:t>
      </w:r>
    </w:p>
    <w:p w14:paraId="3D75F531" w14:textId="77777777" w:rsidR="00C60B18" w:rsidRDefault="00C60B18" w:rsidP="00ED35EE">
      <w:pPr>
        <w:widowControl w:val="0"/>
        <w:tabs>
          <w:tab w:val="left" w:pos="8695"/>
        </w:tabs>
        <w:spacing w:before="100" w:beforeAutospacing="1"/>
        <w:contextualSpacing/>
        <w:rPr>
          <w:lang w:val="en-US"/>
        </w:rPr>
      </w:pPr>
    </w:p>
    <w:p w14:paraId="711BBC86" w14:textId="1C83327F" w:rsidR="00AC1E95" w:rsidRDefault="00C60B18" w:rsidP="00ED35EE">
      <w:pPr>
        <w:widowControl w:val="0"/>
        <w:tabs>
          <w:tab w:val="left" w:pos="8695"/>
        </w:tabs>
        <w:spacing w:before="100" w:beforeAutospacing="1"/>
        <w:contextualSpacing/>
        <w:rPr>
          <w:lang w:val="en-US"/>
        </w:rPr>
      </w:pPr>
      <w:r>
        <w:rPr>
          <w:lang w:val="en-US"/>
        </w:rPr>
        <w:t>M</w:t>
      </w:r>
      <w:r w:rsidR="0008000C">
        <w:rPr>
          <w:lang w:val="en-US"/>
        </w:rPr>
        <w:t>O</w:t>
      </w:r>
      <w:r w:rsidR="00AC1E95" w:rsidRPr="00167396">
        <w:rPr>
          <w:lang w:val="en-US"/>
        </w:rPr>
        <w:t xml:space="preserve"> </w:t>
      </w:r>
      <w:r w:rsidR="00167396" w:rsidRPr="00167396">
        <w:rPr>
          <w:lang w:val="en-US"/>
        </w:rPr>
        <w:t>spoke of some issues that Australia</w:t>
      </w:r>
      <w:r w:rsidR="00167396">
        <w:rPr>
          <w:lang w:val="en-US"/>
        </w:rPr>
        <w:t>’s NRC</w:t>
      </w:r>
      <w:r w:rsidR="00167396" w:rsidRPr="00167396">
        <w:rPr>
          <w:lang w:val="en-US"/>
        </w:rPr>
        <w:t xml:space="preserve"> had</w:t>
      </w:r>
      <w:r>
        <w:rPr>
          <w:lang w:val="en-US"/>
        </w:rPr>
        <w:t xml:space="preserve"> with their electronic ordering</w:t>
      </w:r>
      <w:r w:rsidR="0008000C">
        <w:rPr>
          <w:lang w:val="en-US"/>
        </w:rPr>
        <w:t xml:space="preserve"> and they have requirement for new SNOMED CT content which needs </w:t>
      </w:r>
      <w:r w:rsidR="001500A4">
        <w:rPr>
          <w:lang w:val="en-US"/>
        </w:rPr>
        <w:t xml:space="preserve">to </w:t>
      </w:r>
      <w:r w:rsidR="0008000C">
        <w:rPr>
          <w:lang w:val="en-US"/>
        </w:rPr>
        <w:t>be discussed following the link between SNOMED CT and LOINC</w:t>
      </w:r>
      <w:r w:rsidR="00167396" w:rsidRPr="00167396">
        <w:rPr>
          <w:lang w:val="en-US"/>
        </w:rPr>
        <w:t xml:space="preserve">. He said </w:t>
      </w:r>
      <w:r w:rsidR="00AC1E95" w:rsidRPr="00167396">
        <w:rPr>
          <w:lang w:val="en-US"/>
        </w:rPr>
        <w:t xml:space="preserve">that Ed Cheetham (UK) has also reported </w:t>
      </w:r>
      <w:r w:rsidR="00167396">
        <w:rPr>
          <w:lang w:val="en-US"/>
        </w:rPr>
        <w:t>similar issues.</w:t>
      </w:r>
    </w:p>
    <w:p w14:paraId="319DAFD7" w14:textId="77777777" w:rsidR="0008000C" w:rsidRPr="00167396" w:rsidRDefault="0008000C" w:rsidP="00ED35EE">
      <w:pPr>
        <w:widowControl w:val="0"/>
        <w:tabs>
          <w:tab w:val="left" w:pos="8695"/>
        </w:tabs>
        <w:spacing w:before="100" w:beforeAutospacing="1"/>
        <w:contextualSpacing/>
        <w:rPr>
          <w:lang w:val="en-US"/>
        </w:rPr>
      </w:pPr>
    </w:p>
    <w:p w14:paraId="1610C283" w14:textId="02A7873F" w:rsidR="00AC1E95" w:rsidRDefault="0008000C" w:rsidP="00ED35EE">
      <w:pPr>
        <w:widowControl w:val="0"/>
        <w:tabs>
          <w:tab w:val="left" w:pos="8695"/>
        </w:tabs>
        <w:spacing w:before="100" w:beforeAutospacing="1"/>
        <w:contextualSpacing/>
        <w:rPr>
          <w:lang w:val="en-US"/>
        </w:rPr>
      </w:pPr>
      <w:r>
        <w:rPr>
          <w:lang w:val="en-US"/>
        </w:rPr>
        <w:t>AL</w:t>
      </w:r>
      <w:r w:rsidR="00DB798B">
        <w:rPr>
          <w:lang w:val="en-US"/>
        </w:rPr>
        <w:t xml:space="preserve"> </w:t>
      </w:r>
      <w:r w:rsidR="00167396">
        <w:rPr>
          <w:lang w:val="en-US"/>
        </w:rPr>
        <w:t xml:space="preserve">said that </w:t>
      </w:r>
      <w:r>
        <w:rPr>
          <w:lang w:val="en-US"/>
        </w:rPr>
        <w:t>Lithuania does not</w:t>
      </w:r>
      <w:r w:rsidR="00167396">
        <w:rPr>
          <w:lang w:val="en-US"/>
        </w:rPr>
        <w:t xml:space="preserve"> have stro</w:t>
      </w:r>
      <w:r w:rsidR="00AC1E95">
        <w:rPr>
          <w:lang w:val="en-US"/>
        </w:rPr>
        <w:t>ng formal requirements</w:t>
      </w:r>
      <w:r w:rsidR="00167396">
        <w:rPr>
          <w:lang w:val="en-US"/>
        </w:rPr>
        <w:t xml:space="preserve"> to use SNOMED</w:t>
      </w:r>
      <w:r>
        <w:rPr>
          <w:lang w:val="en-US"/>
        </w:rPr>
        <w:t xml:space="preserve"> CT</w:t>
      </w:r>
      <w:r w:rsidR="00167396">
        <w:rPr>
          <w:lang w:val="en-US"/>
        </w:rPr>
        <w:t>,</w:t>
      </w:r>
      <w:r w:rsidR="00AC1E95">
        <w:rPr>
          <w:lang w:val="en-US"/>
        </w:rPr>
        <w:t xml:space="preserve"> </w:t>
      </w:r>
      <w:r w:rsidR="00167396">
        <w:rPr>
          <w:lang w:val="en-US"/>
        </w:rPr>
        <w:t>but</w:t>
      </w:r>
      <w:r w:rsidR="00AC1E95">
        <w:rPr>
          <w:lang w:val="en-US"/>
        </w:rPr>
        <w:t xml:space="preserve"> SNOMED</w:t>
      </w:r>
      <w:r>
        <w:rPr>
          <w:lang w:val="en-US"/>
        </w:rPr>
        <w:t xml:space="preserve"> CT</w:t>
      </w:r>
      <w:r w:rsidR="00AC1E95">
        <w:rPr>
          <w:lang w:val="en-US"/>
        </w:rPr>
        <w:t xml:space="preserve"> and LOINC are both </w:t>
      </w:r>
      <w:r w:rsidR="00167396">
        <w:rPr>
          <w:lang w:val="en-US"/>
        </w:rPr>
        <w:t>included i</w:t>
      </w:r>
      <w:r w:rsidR="00AC1E95">
        <w:rPr>
          <w:lang w:val="en-US"/>
        </w:rPr>
        <w:t xml:space="preserve">n the national agenda of eHealth. They don’t </w:t>
      </w:r>
      <w:r w:rsidR="00167396">
        <w:rPr>
          <w:lang w:val="en-US"/>
        </w:rPr>
        <w:t xml:space="preserve">really </w:t>
      </w:r>
      <w:r w:rsidR="00AC1E95">
        <w:rPr>
          <w:lang w:val="en-US"/>
        </w:rPr>
        <w:t>use either yet</w:t>
      </w:r>
      <w:r w:rsidR="00167396">
        <w:rPr>
          <w:lang w:val="en-US"/>
        </w:rPr>
        <w:t xml:space="preserve"> (</w:t>
      </w:r>
      <w:r w:rsidR="00AC1E95">
        <w:rPr>
          <w:lang w:val="en-US"/>
        </w:rPr>
        <w:t xml:space="preserve">except for </w:t>
      </w:r>
      <w:r w:rsidR="00167396">
        <w:rPr>
          <w:lang w:val="en-US"/>
        </w:rPr>
        <w:t>in some smaller local systems) so they definitely</w:t>
      </w:r>
      <w:r w:rsidR="00AC1E95">
        <w:rPr>
          <w:lang w:val="en-US"/>
        </w:rPr>
        <w:t xml:space="preserve"> hope to increase this. </w:t>
      </w:r>
      <w:r>
        <w:rPr>
          <w:lang w:val="en-US"/>
        </w:rPr>
        <w:t>AL mentioned EU</w:t>
      </w:r>
      <w:r w:rsidR="00167396">
        <w:rPr>
          <w:lang w:val="en-US"/>
        </w:rPr>
        <w:t xml:space="preserve"> Horizon 20:20 and said that Lithuania had submitted a national project</w:t>
      </w:r>
      <w:r w:rsidR="00AC1E95">
        <w:rPr>
          <w:lang w:val="en-US"/>
        </w:rPr>
        <w:t xml:space="preserve"> to</w:t>
      </w:r>
      <w:r w:rsidR="002F17DA">
        <w:rPr>
          <w:lang w:val="en-US"/>
        </w:rPr>
        <w:t xml:space="preserve"> try and get digital pathology </w:t>
      </w:r>
      <w:r w:rsidR="00AC1E95">
        <w:rPr>
          <w:lang w:val="en-US"/>
        </w:rPr>
        <w:t>involved with interoperability</w:t>
      </w:r>
      <w:r>
        <w:rPr>
          <w:lang w:val="en-US"/>
        </w:rPr>
        <w:t xml:space="preserve"> of image data</w:t>
      </w:r>
      <w:r w:rsidR="002F17DA">
        <w:rPr>
          <w:lang w:val="en-US"/>
        </w:rPr>
        <w:t>.</w:t>
      </w:r>
    </w:p>
    <w:p w14:paraId="6FFC3069" w14:textId="77777777" w:rsidR="0008000C" w:rsidRDefault="0008000C" w:rsidP="00ED35EE">
      <w:pPr>
        <w:widowControl w:val="0"/>
        <w:tabs>
          <w:tab w:val="left" w:pos="8695"/>
        </w:tabs>
        <w:spacing w:before="100" w:beforeAutospacing="1"/>
        <w:contextualSpacing/>
        <w:rPr>
          <w:lang w:val="en-US"/>
        </w:rPr>
      </w:pPr>
    </w:p>
    <w:p w14:paraId="6DF4E33D" w14:textId="38DA12A6" w:rsidR="00AC1E95" w:rsidRDefault="00AC1E95" w:rsidP="00ED35EE">
      <w:pPr>
        <w:widowControl w:val="0"/>
        <w:tabs>
          <w:tab w:val="left" w:pos="8695"/>
        </w:tabs>
        <w:spacing w:before="100" w:beforeAutospacing="1"/>
        <w:contextualSpacing/>
        <w:rPr>
          <w:lang w:val="en-US"/>
        </w:rPr>
      </w:pPr>
      <w:r>
        <w:rPr>
          <w:lang w:val="en-US"/>
        </w:rPr>
        <w:t xml:space="preserve">Lorie </w:t>
      </w:r>
      <w:r w:rsidR="00B37393">
        <w:rPr>
          <w:lang w:val="en-US"/>
        </w:rPr>
        <w:t xml:space="preserve">Casey </w:t>
      </w:r>
      <w:r>
        <w:rPr>
          <w:lang w:val="en-US"/>
        </w:rPr>
        <w:t xml:space="preserve">from Canada </w:t>
      </w:r>
      <w:r w:rsidR="00AB2CD9">
        <w:rPr>
          <w:lang w:val="en-US"/>
        </w:rPr>
        <w:t xml:space="preserve">said </w:t>
      </w:r>
      <w:r>
        <w:rPr>
          <w:lang w:val="en-US"/>
        </w:rPr>
        <w:t xml:space="preserve">they do not have drivers for SNOMED </w:t>
      </w:r>
      <w:r w:rsidR="0008000C">
        <w:rPr>
          <w:lang w:val="en-US"/>
        </w:rPr>
        <w:t xml:space="preserve">CT </w:t>
      </w:r>
      <w:r>
        <w:rPr>
          <w:lang w:val="en-US"/>
        </w:rPr>
        <w:t>but they are interested in using it for Microbiology. There is no formal obligation to use it.</w:t>
      </w:r>
    </w:p>
    <w:p w14:paraId="210A4771" w14:textId="77777777" w:rsidR="0008000C" w:rsidRPr="0033516F" w:rsidRDefault="0008000C" w:rsidP="00ED35EE">
      <w:pPr>
        <w:widowControl w:val="0"/>
        <w:tabs>
          <w:tab w:val="left" w:pos="8695"/>
        </w:tabs>
        <w:spacing w:before="100" w:beforeAutospacing="1"/>
        <w:contextualSpacing/>
        <w:rPr>
          <w:lang w:val="en-US"/>
        </w:rPr>
      </w:pPr>
    </w:p>
    <w:p w14:paraId="05D20BCD" w14:textId="77777777" w:rsidR="00356E2E" w:rsidRPr="0033516F" w:rsidRDefault="00356E2E" w:rsidP="00ED35EE">
      <w:pPr>
        <w:widowControl w:val="0"/>
        <w:tabs>
          <w:tab w:val="left" w:pos="8695"/>
        </w:tabs>
        <w:spacing w:before="100" w:beforeAutospacing="1"/>
        <w:contextualSpacing/>
        <w:rPr>
          <w:b/>
          <w:lang w:val="en-US"/>
        </w:rPr>
      </w:pPr>
      <w:r w:rsidRPr="0033516F">
        <w:rPr>
          <w:b/>
          <w:lang w:val="en-US"/>
        </w:rPr>
        <w:t>8. Any Other Business</w:t>
      </w:r>
      <w:r w:rsidRPr="0033516F">
        <w:rPr>
          <w:b/>
          <w:lang w:val="en-US"/>
        </w:rPr>
        <w:tab/>
        <w:t>Chair</w:t>
      </w:r>
    </w:p>
    <w:p w14:paraId="661B6F71" w14:textId="7EC4EF33" w:rsidR="00356E2E" w:rsidRDefault="00DB798B" w:rsidP="00ED35EE">
      <w:pPr>
        <w:widowControl w:val="0"/>
        <w:tabs>
          <w:tab w:val="left" w:pos="8695"/>
        </w:tabs>
        <w:spacing w:before="100" w:beforeAutospacing="1"/>
        <w:contextualSpacing/>
        <w:rPr>
          <w:lang w:val="en-US"/>
        </w:rPr>
      </w:pPr>
      <w:r>
        <w:rPr>
          <w:lang w:val="en-US"/>
        </w:rPr>
        <w:t>None raised.</w:t>
      </w:r>
    </w:p>
    <w:p w14:paraId="22638B6D" w14:textId="77777777" w:rsidR="0008000C" w:rsidRPr="0033516F" w:rsidRDefault="0008000C" w:rsidP="00ED35EE">
      <w:pPr>
        <w:widowControl w:val="0"/>
        <w:tabs>
          <w:tab w:val="left" w:pos="8695"/>
        </w:tabs>
        <w:spacing w:before="100" w:beforeAutospacing="1"/>
        <w:contextualSpacing/>
        <w:rPr>
          <w:lang w:val="en-US"/>
        </w:rPr>
      </w:pPr>
    </w:p>
    <w:p w14:paraId="458F3631" w14:textId="77777777" w:rsidR="00356E2E" w:rsidRPr="0033516F" w:rsidRDefault="00356E2E" w:rsidP="00ED35EE">
      <w:pPr>
        <w:widowControl w:val="0"/>
        <w:tabs>
          <w:tab w:val="left" w:pos="8695"/>
        </w:tabs>
        <w:spacing w:before="100" w:beforeAutospacing="1"/>
        <w:contextualSpacing/>
        <w:rPr>
          <w:b/>
          <w:lang w:val="en-US"/>
        </w:rPr>
      </w:pPr>
      <w:r w:rsidRPr="0033516F">
        <w:rPr>
          <w:b/>
          <w:lang w:val="en-US"/>
        </w:rPr>
        <w:t>9. Date of next meeting</w:t>
      </w:r>
      <w:r w:rsidRPr="0033516F">
        <w:rPr>
          <w:b/>
          <w:lang w:val="en-US"/>
        </w:rPr>
        <w:tab/>
        <w:t>Chair</w:t>
      </w:r>
    </w:p>
    <w:p w14:paraId="5B2190A8" w14:textId="5CB1FAE0" w:rsidR="00314ED4" w:rsidRDefault="0008000C" w:rsidP="00ED35EE">
      <w:pPr>
        <w:widowControl w:val="0"/>
        <w:spacing w:before="100" w:beforeAutospacing="1"/>
        <w:contextualSpacing/>
        <w:rPr>
          <w:lang w:val="en-US"/>
        </w:rPr>
      </w:pPr>
      <w:r>
        <w:rPr>
          <w:lang w:val="en-US"/>
        </w:rPr>
        <w:t>AC</w:t>
      </w:r>
      <w:r w:rsidR="00DB798B">
        <w:rPr>
          <w:lang w:val="en-US"/>
        </w:rPr>
        <w:t xml:space="preserve"> asked for details of how the SIG can help</w:t>
      </w:r>
      <w:r w:rsidR="00314ED4">
        <w:rPr>
          <w:lang w:val="en-US"/>
        </w:rPr>
        <w:t xml:space="preserve"> </w:t>
      </w:r>
      <w:r w:rsidR="00DB798B">
        <w:rPr>
          <w:lang w:val="en-US"/>
        </w:rPr>
        <w:t xml:space="preserve">with </w:t>
      </w:r>
      <w:r w:rsidR="00314ED4">
        <w:rPr>
          <w:lang w:val="en-US"/>
        </w:rPr>
        <w:t>the</w:t>
      </w:r>
      <w:r w:rsidR="00DB798B">
        <w:rPr>
          <w:lang w:val="en-US"/>
        </w:rPr>
        <w:t xml:space="preserve"> issues that the Terminologists raised (Microbiology, Cancer Synoptics</w:t>
      </w:r>
      <w:bookmarkStart w:id="0" w:name="_GoBack"/>
      <w:r w:rsidR="001500A4">
        <w:rPr>
          <w:lang w:val="en-US"/>
        </w:rPr>
        <w:t>,</w:t>
      </w:r>
      <w:bookmarkEnd w:id="0"/>
      <w:r w:rsidR="00DB798B">
        <w:rPr>
          <w:lang w:val="en-US"/>
        </w:rPr>
        <w:t xml:space="preserve"> etc).</w:t>
      </w:r>
    </w:p>
    <w:p w14:paraId="50709AF3" w14:textId="77777777" w:rsidR="0008000C" w:rsidRDefault="0008000C" w:rsidP="00ED35EE">
      <w:pPr>
        <w:widowControl w:val="0"/>
        <w:spacing w:before="100" w:beforeAutospacing="1"/>
        <w:contextualSpacing/>
        <w:rPr>
          <w:lang w:val="en-US"/>
        </w:rPr>
      </w:pPr>
    </w:p>
    <w:p w14:paraId="36203095" w14:textId="2134F2C5" w:rsidR="00314ED4" w:rsidRDefault="0008000C" w:rsidP="00ED35EE">
      <w:pPr>
        <w:widowControl w:val="0"/>
        <w:spacing w:before="100" w:beforeAutospacing="1"/>
        <w:contextualSpacing/>
        <w:rPr>
          <w:lang w:val="en-US"/>
        </w:rPr>
      </w:pPr>
      <w:r>
        <w:rPr>
          <w:lang w:val="en-US"/>
        </w:rPr>
        <w:t>JM</w:t>
      </w:r>
      <w:r w:rsidR="00DB798B">
        <w:rPr>
          <w:lang w:val="en-US"/>
        </w:rPr>
        <w:t xml:space="preserve"> said that two</w:t>
      </w:r>
      <w:r w:rsidR="00314ED4">
        <w:rPr>
          <w:lang w:val="en-US"/>
        </w:rPr>
        <w:t xml:space="preserve"> items </w:t>
      </w:r>
      <w:r w:rsidR="00DB798B">
        <w:rPr>
          <w:lang w:val="en-US"/>
        </w:rPr>
        <w:t xml:space="preserve">discussed </w:t>
      </w:r>
      <w:r w:rsidR="00314ED4">
        <w:rPr>
          <w:lang w:val="en-US"/>
        </w:rPr>
        <w:t>today have timelines, so perhaps a</w:t>
      </w:r>
      <w:r w:rsidR="00DB798B">
        <w:rPr>
          <w:lang w:val="en-US"/>
        </w:rPr>
        <w:t>nother</w:t>
      </w:r>
      <w:r w:rsidR="00314ED4">
        <w:rPr>
          <w:lang w:val="en-US"/>
        </w:rPr>
        <w:t xml:space="preserve"> meeting co</w:t>
      </w:r>
      <w:r w:rsidR="00DB798B">
        <w:rPr>
          <w:lang w:val="en-US"/>
        </w:rPr>
        <w:t>uld be scheduled in early Sept, where the agenda could</w:t>
      </w:r>
      <w:r w:rsidR="00314ED4">
        <w:rPr>
          <w:lang w:val="en-US"/>
        </w:rPr>
        <w:t xml:space="preserve"> give more thought to these other areas</w:t>
      </w:r>
      <w:r>
        <w:rPr>
          <w:lang w:val="en-US"/>
        </w:rPr>
        <w:t>? AC</w:t>
      </w:r>
      <w:r w:rsidR="00314ED4">
        <w:rPr>
          <w:lang w:val="en-US"/>
        </w:rPr>
        <w:t xml:space="preserve"> </w:t>
      </w:r>
      <w:r w:rsidR="00DB798B">
        <w:rPr>
          <w:lang w:val="en-US"/>
        </w:rPr>
        <w:t>agreed and said she would</w:t>
      </w:r>
      <w:r w:rsidR="00314ED4">
        <w:rPr>
          <w:lang w:val="en-US"/>
        </w:rPr>
        <w:t xml:space="preserve"> send out a Doodle </w:t>
      </w:r>
      <w:r w:rsidR="00DB798B">
        <w:rPr>
          <w:lang w:val="en-US"/>
        </w:rPr>
        <w:t xml:space="preserve">time poll </w:t>
      </w:r>
      <w:r w:rsidR="00314ED4">
        <w:rPr>
          <w:lang w:val="en-US"/>
        </w:rPr>
        <w:t xml:space="preserve">for this. </w:t>
      </w:r>
    </w:p>
    <w:p w14:paraId="5FE1E83C" w14:textId="78972E9E" w:rsidR="0008000C" w:rsidRDefault="0008000C" w:rsidP="00ED35EE">
      <w:pPr>
        <w:widowControl w:val="0"/>
        <w:spacing w:before="100" w:beforeAutospacing="1"/>
        <w:contextualSpacing/>
        <w:rPr>
          <w:lang w:val="en-US"/>
        </w:rPr>
      </w:pPr>
      <w:r>
        <w:rPr>
          <w:lang w:val="en-US"/>
        </w:rPr>
        <w:t>Action: AC to set up a doodle poll for next meeting</w:t>
      </w:r>
    </w:p>
    <w:p w14:paraId="157B9960" w14:textId="77777777" w:rsidR="00DB798B" w:rsidRDefault="00DB798B" w:rsidP="00ED35EE">
      <w:pPr>
        <w:widowControl w:val="0"/>
        <w:spacing w:before="100" w:beforeAutospacing="1"/>
        <w:contextualSpacing/>
        <w:rPr>
          <w:lang w:val="en-US"/>
        </w:rPr>
      </w:pPr>
    </w:p>
    <w:p w14:paraId="5F19CCDC" w14:textId="24B8C81E" w:rsidR="00314ED4" w:rsidRDefault="0008000C" w:rsidP="00ED35EE">
      <w:pPr>
        <w:widowControl w:val="0"/>
        <w:spacing w:before="100" w:beforeAutospacing="1"/>
        <w:contextualSpacing/>
        <w:rPr>
          <w:lang w:val="en-US"/>
        </w:rPr>
      </w:pPr>
      <w:r>
        <w:rPr>
          <w:lang w:val="en-US"/>
        </w:rPr>
        <w:t>The issue of an</w:t>
      </w:r>
      <w:r w:rsidR="00DB798B">
        <w:rPr>
          <w:lang w:val="en-US"/>
        </w:rPr>
        <w:t xml:space="preserve"> </w:t>
      </w:r>
      <w:r w:rsidR="00314ED4">
        <w:rPr>
          <w:lang w:val="en-US"/>
        </w:rPr>
        <w:t>October face to face</w:t>
      </w:r>
      <w:r w:rsidR="00DB798B">
        <w:rPr>
          <w:lang w:val="en-US"/>
        </w:rPr>
        <w:t xml:space="preserve"> was discussed</w:t>
      </w:r>
      <w:r>
        <w:rPr>
          <w:lang w:val="en-US"/>
        </w:rPr>
        <w:t xml:space="preserve"> – JM</w:t>
      </w:r>
      <w:r w:rsidR="00314ED4">
        <w:rPr>
          <w:lang w:val="en-US"/>
        </w:rPr>
        <w:t xml:space="preserve"> </w:t>
      </w:r>
      <w:r w:rsidR="00DB798B">
        <w:rPr>
          <w:lang w:val="en-US"/>
        </w:rPr>
        <w:t>sai</w:t>
      </w:r>
      <w:r>
        <w:rPr>
          <w:lang w:val="en-US"/>
        </w:rPr>
        <w:t xml:space="preserve">d that in discussion it had been agreed the SIG was just starting again and such a face to face warranted </w:t>
      </w:r>
      <w:r w:rsidR="00314ED4">
        <w:rPr>
          <w:lang w:val="en-US"/>
        </w:rPr>
        <w:t>a much mo</w:t>
      </w:r>
      <w:r>
        <w:rPr>
          <w:lang w:val="en-US"/>
        </w:rPr>
        <w:t>re robust agenda to justify peoples travel costs. AC</w:t>
      </w:r>
      <w:r w:rsidR="00314ED4">
        <w:rPr>
          <w:lang w:val="en-US"/>
        </w:rPr>
        <w:t xml:space="preserve"> agreed. </w:t>
      </w:r>
      <w:r>
        <w:rPr>
          <w:lang w:val="en-US"/>
        </w:rPr>
        <w:t>No one</w:t>
      </w:r>
      <w:r w:rsidR="00CF22F2">
        <w:rPr>
          <w:lang w:val="en-US"/>
        </w:rPr>
        <w:t xml:space="preserve"> objected. </w:t>
      </w:r>
    </w:p>
    <w:p w14:paraId="639381A2" w14:textId="2CD5C161" w:rsidR="00CF22F2" w:rsidRPr="0033516F" w:rsidRDefault="00CF22F2" w:rsidP="00ED35EE">
      <w:pPr>
        <w:widowControl w:val="0"/>
        <w:spacing w:before="100" w:beforeAutospacing="1"/>
        <w:contextualSpacing/>
        <w:rPr>
          <w:lang w:val="en-US"/>
        </w:rPr>
      </w:pPr>
    </w:p>
    <w:sectPr w:rsidR="00CF22F2" w:rsidRPr="0033516F" w:rsidSect="0009798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701" w:right="1134" w:bottom="1701" w:left="1134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8FD0F8" w14:textId="77777777" w:rsidR="00117554" w:rsidRDefault="00117554" w:rsidP="00B825DC">
      <w:pPr>
        <w:spacing w:after="0" w:line="240" w:lineRule="auto"/>
      </w:pPr>
      <w:r>
        <w:separator/>
      </w:r>
    </w:p>
  </w:endnote>
  <w:endnote w:type="continuationSeparator" w:id="0">
    <w:p w14:paraId="799B09C5" w14:textId="77777777" w:rsidR="00117554" w:rsidRDefault="00117554" w:rsidP="00B82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DEEDD1" w14:textId="77777777" w:rsidR="0092043B" w:rsidRDefault="00C37B3C">
    <w:pPr>
      <w:pStyle w:val="Footer"/>
    </w:pPr>
    <w:fldSimple w:instr=" FILENAME   \* MERGEFORMAT ">
      <w:r w:rsidR="0092043B">
        <w:rPr>
          <w:noProof/>
        </w:rPr>
        <w:t>Document2</w:t>
      </w:r>
    </w:fldSimple>
    <w:r w:rsidR="0092043B">
      <w:tab/>
    </w:r>
    <w:r w:rsidR="0092043B">
      <w:tab/>
      <w:t xml:space="preserve">Page </w:t>
    </w:r>
    <w:r w:rsidR="0092043B">
      <w:fldChar w:fldCharType="begin"/>
    </w:r>
    <w:r w:rsidR="0092043B">
      <w:instrText xml:space="preserve"> PAGE   \* MERGEFORMAT </w:instrText>
    </w:r>
    <w:r w:rsidR="0092043B">
      <w:fldChar w:fldCharType="separate"/>
    </w:r>
    <w:r w:rsidR="00EE4D9D">
      <w:rPr>
        <w:noProof/>
      </w:rPr>
      <w:t>3</w:t>
    </w:r>
    <w:r w:rsidR="0092043B">
      <w:rPr>
        <w:noProof/>
      </w:rPr>
      <w:fldChar w:fldCharType="end"/>
    </w:r>
    <w:r w:rsidR="0092043B">
      <w:t xml:space="preserve"> of </w:t>
    </w:r>
    <w:fldSimple w:instr=" NUMPAGES   \* MERGEFORMAT ">
      <w:r w:rsidR="00EE4D9D">
        <w:rPr>
          <w:noProof/>
        </w:rPr>
        <w:t>3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2DF912" w14:textId="77777777" w:rsidR="0092043B" w:rsidRDefault="00C37B3C">
    <w:pPr>
      <w:pStyle w:val="Footer"/>
    </w:pPr>
    <w:fldSimple w:instr=" FILENAME   \* MERGEFORMAT ">
      <w:r w:rsidR="0092043B">
        <w:rPr>
          <w:noProof/>
        </w:rPr>
        <w:t>Document2</w:t>
      </w:r>
    </w:fldSimple>
    <w:r w:rsidR="0092043B">
      <w:tab/>
    </w:r>
    <w:r w:rsidR="0092043B">
      <w:tab/>
      <w:t xml:space="preserve">Page </w:t>
    </w:r>
    <w:r w:rsidR="0092043B">
      <w:fldChar w:fldCharType="begin"/>
    </w:r>
    <w:r w:rsidR="0092043B">
      <w:instrText xml:space="preserve"> PAGE   \* MERGEFORMAT </w:instrText>
    </w:r>
    <w:r w:rsidR="0092043B">
      <w:fldChar w:fldCharType="separate"/>
    </w:r>
    <w:r w:rsidR="00EE4D9D">
      <w:rPr>
        <w:noProof/>
      </w:rPr>
      <w:t>1</w:t>
    </w:r>
    <w:r w:rsidR="0092043B">
      <w:rPr>
        <w:noProof/>
      </w:rPr>
      <w:fldChar w:fldCharType="end"/>
    </w:r>
    <w:r w:rsidR="0092043B">
      <w:t xml:space="preserve"> of </w:t>
    </w:r>
    <w:fldSimple w:instr=" NUMPAGES   \* MERGEFORMAT ">
      <w:r w:rsidR="00EE4D9D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BBA9F5" w14:textId="77777777" w:rsidR="00117554" w:rsidRDefault="00117554" w:rsidP="00B825DC">
      <w:pPr>
        <w:spacing w:after="0" w:line="240" w:lineRule="auto"/>
      </w:pPr>
      <w:r>
        <w:separator/>
      </w:r>
    </w:p>
  </w:footnote>
  <w:footnote w:type="continuationSeparator" w:id="0">
    <w:p w14:paraId="02E4578A" w14:textId="77777777" w:rsidR="00117554" w:rsidRDefault="00117554" w:rsidP="00B825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963083" w14:textId="77777777" w:rsidR="0092043B" w:rsidRDefault="0092043B" w:rsidP="00B85D5E">
    <w:pPr>
      <w:pStyle w:val="Header"/>
      <w:jc w:val="right"/>
    </w:pP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96DE8D" w14:textId="77777777" w:rsidR="0092043B" w:rsidRDefault="0092043B" w:rsidP="006216E6">
    <w:pPr>
      <w:pStyle w:val="Header"/>
      <w:jc w:val="right"/>
    </w:pPr>
    <w:r>
      <w:rPr>
        <w:noProof/>
        <w:lang w:val="en-GB" w:eastAsia="en-GB"/>
      </w:rPr>
      <w:drawing>
        <wp:inline distT="0" distB="0" distL="0" distR="0" wp14:anchorId="21188AB4" wp14:editId="458DE126">
          <wp:extent cx="3168000" cy="864000"/>
          <wp:effectExtent l="19050" t="0" r="0" b="0"/>
          <wp:docPr id="1" name="Picture 0" descr="ihtsdo-strapline_white 5 percen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htsdo-strapline_white 5 percen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68000" cy="86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C3BEE"/>
    <w:multiLevelType w:val="hybridMultilevel"/>
    <w:tmpl w:val="FC1EBCEA"/>
    <w:lvl w:ilvl="0" w:tplc="FB7C596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16627A"/>
    <w:multiLevelType w:val="multilevel"/>
    <w:tmpl w:val="661EE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ListParagraph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7D613C62"/>
    <w:multiLevelType w:val="multilevel"/>
    <w:tmpl w:val="5164BE1A"/>
    <w:lvl w:ilvl="0">
      <w:start w:val="1"/>
      <w:numFmt w:val="decimal"/>
      <w:pStyle w:val="Agenda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genda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genda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exishawn@live.com">
    <w15:presenceInfo w15:providerId="Windows Live" w15:userId="35bae38816d27a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1304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gnword-docGUID" w:val="{74C8596A-8E1A-4EC5-90BE-D05D9230B94A}"/>
    <w:docVar w:name="dgnword-eventsink" w:val="469758360"/>
  </w:docVars>
  <w:rsids>
    <w:rsidRoot w:val="00F36D7E"/>
    <w:rsid w:val="00006793"/>
    <w:rsid w:val="000207CC"/>
    <w:rsid w:val="00041C2E"/>
    <w:rsid w:val="0005158D"/>
    <w:rsid w:val="00060C4E"/>
    <w:rsid w:val="0008000C"/>
    <w:rsid w:val="0009798B"/>
    <w:rsid w:val="000F15E9"/>
    <w:rsid w:val="00117554"/>
    <w:rsid w:val="001500A4"/>
    <w:rsid w:val="0015583B"/>
    <w:rsid w:val="0015701C"/>
    <w:rsid w:val="00167396"/>
    <w:rsid w:val="00186FEC"/>
    <w:rsid w:val="001A0721"/>
    <w:rsid w:val="001B4B3F"/>
    <w:rsid w:val="001C659D"/>
    <w:rsid w:val="001F0AF7"/>
    <w:rsid w:val="001F7EFF"/>
    <w:rsid w:val="00224CC6"/>
    <w:rsid w:val="0025744D"/>
    <w:rsid w:val="002722B0"/>
    <w:rsid w:val="0028188E"/>
    <w:rsid w:val="002C378C"/>
    <w:rsid w:val="002E152E"/>
    <w:rsid w:val="002F17DA"/>
    <w:rsid w:val="003036DF"/>
    <w:rsid w:val="00314ED4"/>
    <w:rsid w:val="00323ED0"/>
    <w:rsid w:val="00326BE6"/>
    <w:rsid w:val="0033516F"/>
    <w:rsid w:val="003441F7"/>
    <w:rsid w:val="00356E2E"/>
    <w:rsid w:val="003F564F"/>
    <w:rsid w:val="00451C0D"/>
    <w:rsid w:val="004807A8"/>
    <w:rsid w:val="004A1DA8"/>
    <w:rsid w:val="004A55CC"/>
    <w:rsid w:val="00512F31"/>
    <w:rsid w:val="005303B8"/>
    <w:rsid w:val="005B5DAB"/>
    <w:rsid w:val="005C652A"/>
    <w:rsid w:val="005F09F8"/>
    <w:rsid w:val="00603734"/>
    <w:rsid w:val="006216E6"/>
    <w:rsid w:val="00657893"/>
    <w:rsid w:val="0066588A"/>
    <w:rsid w:val="006F22CB"/>
    <w:rsid w:val="00724360"/>
    <w:rsid w:val="00756691"/>
    <w:rsid w:val="0079453A"/>
    <w:rsid w:val="007A6C2F"/>
    <w:rsid w:val="007E5E55"/>
    <w:rsid w:val="007E6B7F"/>
    <w:rsid w:val="00816D46"/>
    <w:rsid w:val="0084469D"/>
    <w:rsid w:val="009076DE"/>
    <w:rsid w:val="0092043B"/>
    <w:rsid w:val="00935E0E"/>
    <w:rsid w:val="00997C75"/>
    <w:rsid w:val="009A572D"/>
    <w:rsid w:val="00A079E5"/>
    <w:rsid w:val="00A8025A"/>
    <w:rsid w:val="00A93727"/>
    <w:rsid w:val="00AB2CD9"/>
    <w:rsid w:val="00AC1E95"/>
    <w:rsid w:val="00AE356D"/>
    <w:rsid w:val="00AF51DD"/>
    <w:rsid w:val="00B37393"/>
    <w:rsid w:val="00B4542C"/>
    <w:rsid w:val="00B825DC"/>
    <w:rsid w:val="00B8493F"/>
    <w:rsid w:val="00B85D5E"/>
    <w:rsid w:val="00B8685F"/>
    <w:rsid w:val="00C24085"/>
    <w:rsid w:val="00C34B05"/>
    <w:rsid w:val="00C37B3C"/>
    <w:rsid w:val="00C53F81"/>
    <w:rsid w:val="00C60B18"/>
    <w:rsid w:val="00CB1E5A"/>
    <w:rsid w:val="00CC62C2"/>
    <w:rsid w:val="00CF0AA3"/>
    <w:rsid w:val="00CF22F2"/>
    <w:rsid w:val="00CF72F6"/>
    <w:rsid w:val="00D76F98"/>
    <w:rsid w:val="00D9117F"/>
    <w:rsid w:val="00DB798B"/>
    <w:rsid w:val="00DC0E53"/>
    <w:rsid w:val="00E12D96"/>
    <w:rsid w:val="00E32D8A"/>
    <w:rsid w:val="00E32F08"/>
    <w:rsid w:val="00E4707F"/>
    <w:rsid w:val="00EB0666"/>
    <w:rsid w:val="00EB23C2"/>
    <w:rsid w:val="00EC0BA9"/>
    <w:rsid w:val="00ED35EE"/>
    <w:rsid w:val="00EE15B3"/>
    <w:rsid w:val="00EE4D9D"/>
    <w:rsid w:val="00F221E3"/>
    <w:rsid w:val="00F31B7E"/>
    <w:rsid w:val="00F36D7E"/>
    <w:rsid w:val="00F47CCC"/>
    <w:rsid w:val="00F729BA"/>
    <w:rsid w:val="00FC4166"/>
    <w:rsid w:val="00FC48DA"/>
    <w:rsid w:val="00FF5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CA4CC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2D8A"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E32D8A"/>
    <w:pPr>
      <w:jc w:val="center"/>
    </w:pPr>
    <w:rPr>
      <w:b/>
      <w:sz w:val="28"/>
      <w:szCs w:val="28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E32D8A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05158D"/>
    <w:pPr>
      <w:numPr>
        <w:ilvl w:val="1"/>
        <w:numId w:val="1"/>
      </w:numPr>
      <w:tabs>
        <w:tab w:val="left" w:pos="1275"/>
      </w:tabs>
      <w:spacing w:after="0" w:line="240" w:lineRule="auto"/>
      <w:ind w:left="1134" w:hanging="708"/>
      <w:contextualSpacing/>
    </w:pPr>
    <w:rPr>
      <w:rFonts w:ascii="Verdana" w:hAnsi="Verdana"/>
      <w:lang w:val="en-US"/>
    </w:rPr>
  </w:style>
  <w:style w:type="paragraph" w:customStyle="1" w:styleId="Agenda1">
    <w:name w:val="Agenda 1"/>
    <w:basedOn w:val="ListParagraph"/>
    <w:link w:val="AgendaLevel1Char"/>
    <w:qFormat/>
    <w:rsid w:val="00E32D8A"/>
    <w:pPr>
      <w:numPr>
        <w:ilvl w:val="0"/>
        <w:numId w:val="2"/>
      </w:numPr>
      <w:tabs>
        <w:tab w:val="clear" w:pos="1275"/>
        <w:tab w:val="left" w:pos="567"/>
      </w:tabs>
      <w:ind w:left="567" w:hanging="567"/>
    </w:pPr>
    <w:rPr>
      <w:rFonts w:ascii="Arial" w:hAnsi="Arial"/>
    </w:rPr>
  </w:style>
  <w:style w:type="paragraph" w:customStyle="1" w:styleId="Agenda2">
    <w:name w:val="Agenda 2"/>
    <w:basedOn w:val="ListParagraph"/>
    <w:link w:val="Agenda2Char"/>
    <w:qFormat/>
    <w:rsid w:val="00E32D8A"/>
    <w:pPr>
      <w:numPr>
        <w:numId w:val="2"/>
      </w:numPr>
      <w:tabs>
        <w:tab w:val="clear" w:pos="1275"/>
        <w:tab w:val="left" w:pos="1418"/>
      </w:tabs>
      <w:ind w:left="1418" w:hanging="851"/>
    </w:pPr>
    <w:rPr>
      <w:rFonts w:ascii="Arial" w:hAnsi="Arial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5158D"/>
    <w:rPr>
      <w:rFonts w:ascii="Verdana" w:hAnsi="Verdana"/>
      <w:lang w:val="en-US"/>
    </w:rPr>
  </w:style>
  <w:style w:type="character" w:customStyle="1" w:styleId="AgendaLevel1Char">
    <w:name w:val="Agenda Level 1 Char"/>
    <w:basedOn w:val="ListParagraphChar"/>
    <w:link w:val="Agenda1"/>
    <w:rsid w:val="00E32D8A"/>
    <w:rPr>
      <w:rFonts w:ascii="Arial" w:hAnsi="Arial"/>
      <w:lang w:val="en-US"/>
    </w:rPr>
  </w:style>
  <w:style w:type="paragraph" w:customStyle="1" w:styleId="Agenda3">
    <w:name w:val="Agenda 3"/>
    <w:basedOn w:val="ListParagraph"/>
    <w:link w:val="Agenda3Char"/>
    <w:qFormat/>
    <w:rsid w:val="00E32D8A"/>
    <w:pPr>
      <w:numPr>
        <w:ilvl w:val="2"/>
        <w:numId w:val="2"/>
      </w:numPr>
      <w:tabs>
        <w:tab w:val="clear" w:pos="1275"/>
        <w:tab w:val="left" w:pos="2552"/>
      </w:tabs>
      <w:ind w:left="2552" w:hanging="1134"/>
    </w:pPr>
    <w:rPr>
      <w:rFonts w:ascii="Arial" w:hAnsi="Arial"/>
    </w:rPr>
  </w:style>
  <w:style w:type="character" w:customStyle="1" w:styleId="Agenda2Char">
    <w:name w:val="Agenda 2 Char"/>
    <w:basedOn w:val="ListParagraphChar"/>
    <w:link w:val="Agenda2"/>
    <w:rsid w:val="00E32D8A"/>
    <w:rPr>
      <w:rFonts w:ascii="Arial" w:hAnsi="Arial"/>
      <w:lang w:val="en-US"/>
    </w:rPr>
  </w:style>
  <w:style w:type="character" w:customStyle="1" w:styleId="Agenda3Char">
    <w:name w:val="Agenda 3 Char"/>
    <w:basedOn w:val="ListParagraphChar"/>
    <w:link w:val="Agenda3"/>
    <w:rsid w:val="00E32D8A"/>
    <w:rPr>
      <w:rFonts w:ascii="Arial" w:hAnsi="Arial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56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rsid w:val="007566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2D8A"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E32D8A"/>
    <w:pPr>
      <w:jc w:val="center"/>
    </w:pPr>
    <w:rPr>
      <w:b/>
      <w:sz w:val="28"/>
      <w:szCs w:val="28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E32D8A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05158D"/>
    <w:pPr>
      <w:numPr>
        <w:ilvl w:val="1"/>
        <w:numId w:val="1"/>
      </w:numPr>
      <w:tabs>
        <w:tab w:val="left" w:pos="1275"/>
      </w:tabs>
      <w:spacing w:after="0" w:line="240" w:lineRule="auto"/>
      <w:ind w:left="1134" w:hanging="708"/>
      <w:contextualSpacing/>
    </w:pPr>
    <w:rPr>
      <w:rFonts w:ascii="Verdana" w:hAnsi="Verdana"/>
      <w:lang w:val="en-US"/>
    </w:rPr>
  </w:style>
  <w:style w:type="paragraph" w:customStyle="1" w:styleId="Agenda1">
    <w:name w:val="Agenda 1"/>
    <w:basedOn w:val="ListParagraph"/>
    <w:link w:val="AgendaLevel1Char"/>
    <w:qFormat/>
    <w:rsid w:val="00E32D8A"/>
    <w:pPr>
      <w:numPr>
        <w:ilvl w:val="0"/>
        <w:numId w:val="2"/>
      </w:numPr>
      <w:tabs>
        <w:tab w:val="clear" w:pos="1275"/>
        <w:tab w:val="left" w:pos="567"/>
      </w:tabs>
      <w:ind w:left="567" w:hanging="567"/>
    </w:pPr>
    <w:rPr>
      <w:rFonts w:ascii="Arial" w:hAnsi="Arial"/>
    </w:rPr>
  </w:style>
  <w:style w:type="paragraph" w:customStyle="1" w:styleId="Agenda2">
    <w:name w:val="Agenda 2"/>
    <w:basedOn w:val="ListParagraph"/>
    <w:link w:val="Agenda2Char"/>
    <w:qFormat/>
    <w:rsid w:val="00E32D8A"/>
    <w:pPr>
      <w:numPr>
        <w:numId w:val="2"/>
      </w:numPr>
      <w:tabs>
        <w:tab w:val="clear" w:pos="1275"/>
        <w:tab w:val="left" w:pos="1418"/>
      </w:tabs>
      <w:ind w:left="1418" w:hanging="851"/>
    </w:pPr>
    <w:rPr>
      <w:rFonts w:ascii="Arial" w:hAnsi="Arial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5158D"/>
    <w:rPr>
      <w:rFonts w:ascii="Verdana" w:hAnsi="Verdana"/>
      <w:lang w:val="en-US"/>
    </w:rPr>
  </w:style>
  <w:style w:type="character" w:customStyle="1" w:styleId="AgendaLevel1Char">
    <w:name w:val="Agenda Level 1 Char"/>
    <w:basedOn w:val="ListParagraphChar"/>
    <w:link w:val="Agenda1"/>
    <w:rsid w:val="00E32D8A"/>
    <w:rPr>
      <w:rFonts w:ascii="Arial" w:hAnsi="Arial"/>
      <w:lang w:val="en-US"/>
    </w:rPr>
  </w:style>
  <w:style w:type="paragraph" w:customStyle="1" w:styleId="Agenda3">
    <w:name w:val="Agenda 3"/>
    <w:basedOn w:val="ListParagraph"/>
    <w:link w:val="Agenda3Char"/>
    <w:qFormat/>
    <w:rsid w:val="00E32D8A"/>
    <w:pPr>
      <w:numPr>
        <w:ilvl w:val="2"/>
        <w:numId w:val="2"/>
      </w:numPr>
      <w:tabs>
        <w:tab w:val="clear" w:pos="1275"/>
        <w:tab w:val="left" w:pos="2552"/>
      </w:tabs>
      <w:ind w:left="2552" w:hanging="1134"/>
    </w:pPr>
    <w:rPr>
      <w:rFonts w:ascii="Arial" w:hAnsi="Arial"/>
    </w:rPr>
  </w:style>
  <w:style w:type="character" w:customStyle="1" w:styleId="Agenda2Char">
    <w:name w:val="Agenda 2 Char"/>
    <w:basedOn w:val="ListParagraphChar"/>
    <w:link w:val="Agenda2"/>
    <w:rsid w:val="00E32D8A"/>
    <w:rPr>
      <w:rFonts w:ascii="Arial" w:hAnsi="Arial"/>
      <w:lang w:val="en-US"/>
    </w:rPr>
  </w:style>
  <w:style w:type="character" w:customStyle="1" w:styleId="Agenda3Char">
    <w:name w:val="Agenda 3 Char"/>
    <w:basedOn w:val="ListParagraphChar"/>
    <w:link w:val="Agenda3"/>
    <w:rsid w:val="00E32D8A"/>
    <w:rPr>
      <w:rFonts w:ascii="Arial" w:hAnsi="Arial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56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rsid w:val="007566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7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4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31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e\Downloads\Agenda_Template%20(1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F5A766-87A7-4FE5-BDCA-B94A1DBFB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Agenda_Template (1)</Template>
  <TotalTime>0</TotalTime>
  <Pages>3</Pages>
  <Words>1114</Words>
  <Characters>6352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 Millar</dc:creator>
  <cp:lastModifiedBy>Jane Millar</cp:lastModifiedBy>
  <cp:revision>2</cp:revision>
  <dcterms:created xsi:type="dcterms:W3CDTF">2014-09-01T09:52:00Z</dcterms:created>
  <dcterms:modified xsi:type="dcterms:W3CDTF">2014-09-01T09:52:00Z</dcterms:modified>
</cp:coreProperties>
</file>